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56A8D9F5" w:rsidR="005E1F4B" w:rsidRDefault="005E1F4B" w:rsidP="009026AE">
      <w:pPr>
        <w:pStyle w:val="3GPPHeader"/>
        <w:snapToGrid w:val="0"/>
      </w:pPr>
      <w:r>
        <w:t>3GPP TSG-RAN WG</w:t>
      </w:r>
      <w:r w:rsidR="00C218FC">
        <w:t>1</w:t>
      </w:r>
      <w:r>
        <w:t xml:space="preserve"> Meeting #</w:t>
      </w:r>
      <w:r w:rsidR="00C218FC">
        <w:t>9</w:t>
      </w:r>
      <w:r w:rsidR="00631D4F">
        <w:t>7</w:t>
      </w:r>
      <w:r>
        <w:t xml:space="preserve">                                </w:t>
      </w:r>
      <w:r>
        <w:tab/>
      </w:r>
      <w:r w:rsidR="00B67DDD" w:rsidRPr="00B67DDD">
        <w:t>R1-1907360</w:t>
      </w:r>
    </w:p>
    <w:p w14:paraId="6786BDAD" w14:textId="628AAD76" w:rsidR="005E1F4B" w:rsidRDefault="00631D4F" w:rsidP="009026AE">
      <w:pPr>
        <w:pStyle w:val="3GPPHeader"/>
        <w:snapToGrid w:val="0"/>
      </w:pPr>
      <w:r>
        <w:t>Reno</w:t>
      </w:r>
      <w:r w:rsidR="005E1F4B">
        <w:t xml:space="preserve">, </w:t>
      </w:r>
      <w:r>
        <w:rPr>
          <w:noProof/>
        </w:rPr>
        <w:t>USA</w:t>
      </w:r>
      <w:r w:rsidR="005E1F4B">
        <w:t xml:space="preserve">, </w:t>
      </w:r>
      <w:r>
        <w:t>13</w:t>
      </w:r>
      <w:r w:rsidR="00092C12" w:rsidRPr="00092C12">
        <w:rPr>
          <w:vertAlign w:val="superscript"/>
        </w:rPr>
        <w:t>th</w:t>
      </w:r>
      <w:r w:rsidR="00092C12">
        <w:t xml:space="preserve"> </w:t>
      </w:r>
      <w:r w:rsidR="005E1F4B">
        <w:t xml:space="preserve">– </w:t>
      </w:r>
      <w:r w:rsidR="00092C12">
        <w:t>1</w:t>
      </w:r>
      <w:r>
        <w:t>7</w:t>
      </w:r>
      <w:r w:rsidR="00092C12" w:rsidRPr="00092C12">
        <w:rPr>
          <w:vertAlign w:val="superscript"/>
        </w:rPr>
        <w:t>th</w:t>
      </w:r>
      <w:r w:rsidR="00092C12">
        <w:t xml:space="preserve"> </w:t>
      </w:r>
      <w:r>
        <w:t>May</w:t>
      </w:r>
      <w:r w:rsidR="005E1F4B">
        <w:t xml:space="preserve"> 2019</w:t>
      </w:r>
      <w:r w:rsidR="005E1F4B">
        <w:tab/>
      </w:r>
    </w:p>
    <w:p w14:paraId="37278172" w14:textId="77777777" w:rsidR="005E1F4B" w:rsidRDefault="005E1F4B" w:rsidP="009026AE">
      <w:pPr>
        <w:pStyle w:val="3GPPHeader"/>
        <w:snapToGrid w:val="0"/>
      </w:pPr>
      <w:r>
        <w:tab/>
      </w:r>
    </w:p>
    <w:p w14:paraId="019DC5F7" w14:textId="77777777" w:rsidR="005E1F4B" w:rsidRDefault="005E1F4B" w:rsidP="009026AE">
      <w:pPr>
        <w:pStyle w:val="3GPPHeader"/>
        <w:snapToGrid w:val="0"/>
      </w:pPr>
      <w:r>
        <w:t xml:space="preserve">Source: </w:t>
      </w:r>
      <w:r>
        <w:tab/>
      </w:r>
      <w:r w:rsidR="00140D47" w:rsidRPr="00CB4CD7">
        <w:t>Asia Pacific Telecom</w:t>
      </w:r>
    </w:p>
    <w:p w14:paraId="1CC03627" w14:textId="77777777" w:rsidR="005E1F4B" w:rsidRDefault="005E1F4B" w:rsidP="009026AE">
      <w:pPr>
        <w:pStyle w:val="3GPPHeader"/>
        <w:snapToGrid w:val="0"/>
      </w:pPr>
      <w:r>
        <w:t xml:space="preserve">Title: </w:t>
      </w:r>
      <w:r>
        <w:tab/>
      </w:r>
      <w:r w:rsidR="00092C12" w:rsidRPr="00092C12">
        <w:t>Enhancements on Multi-beam Operations</w:t>
      </w:r>
    </w:p>
    <w:p w14:paraId="14EA2A19" w14:textId="77777777" w:rsidR="005E1F4B" w:rsidRDefault="005E1F4B" w:rsidP="009026AE">
      <w:pPr>
        <w:pStyle w:val="3GPPHeader"/>
        <w:snapToGrid w:val="0"/>
      </w:pPr>
      <w:r>
        <w:t>Agenda item:</w:t>
      </w:r>
      <w:r>
        <w:tab/>
      </w:r>
      <w:r w:rsidR="00A558B4">
        <w:t>7.2.8.</w:t>
      </w:r>
      <w:r w:rsidR="00092C12">
        <w:t>3</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31D4F">
      <w:pPr>
        <w:pStyle w:val="1"/>
        <w:snapToGrid w:val="0"/>
        <w:jc w:val="both"/>
      </w:pPr>
      <w:r>
        <w:t>Introduction</w:t>
      </w:r>
    </w:p>
    <w:p w14:paraId="714A535E" w14:textId="5874F9F6" w:rsidR="005E1F4B" w:rsidRPr="003D035E" w:rsidRDefault="00092C12">
      <w:pPr>
        <w:snapToGrid w:val="0"/>
      </w:pPr>
      <w:r w:rsidRPr="003D035E">
        <w:t xml:space="preserve">In </w:t>
      </w:r>
      <w:r w:rsidR="00F677A8" w:rsidRPr="00644835">
        <w:rPr>
          <w:szCs w:val="22"/>
        </w:rPr>
        <w:t>previous meetings</w:t>
      </w:r>
      <w:r w:rsidRPr="003D035E">
        <w:t>, the following agreements</w:t>
      </w:r>
      <w:r w:rsidR="00631D4F">
        <w:t>/working assumption</w:t>
      </w:r>
      <w:r w:rsidRPr="003D035E">
        <w:t xml:space="preserve"> have been </w:t>
      </w:r>
      <w:r w:rsidR="00631D4F">
        <w:t>reached</w:t>
      </w:r>
      <w:r w:rsidRPr="003D035E">
        <w:t>.</w:t>
      </w:r>
    </w:p>
    <w:tbl>
      <w:tblPr>
        <w:tblStyle w:val="a8"/>
        <w:tblW w:w="0" w:type="auto"/>
        <w:tblLook w:val="04A0" w:firstRow="1" w:lastRow="0" w:firstColumn="1" w:lastColumn="0" w:noHBand="0" w:noVBand="1"/>
      </w:tblPr>
      <w:tblGrid>
        <w:gridCol w:w="9350"/>
      </w:tblGrid>
      <w:tr w:rsidR="005E1F4B" w:rsidRPr="003D035E" w14:paraId="170F1A72" w14:textId="77777777" w:rsidTr="005E1F4B">
        <w:tc>
          <w:tcPr>
            <w:tcW w:w="9350" w:type="dxa"/>
          </w:tcPr>
          <w:p w14:paraId="344740B6" w14:textId="725415A4" w:rsidR="00BB36D3" w:rsidRPr="00630F36" w:rsidRDefault="00BB36D3" w:rsidP="00630F36">
            <w:pPr>
              <w:snapToGrid w:val="0"/>
              <w:spacing w:after="0"/>
              <w:rPr>
                <w:rFonts w:cstheme="minorHAnsi"/>
                <w:highlight w:val="green"/>
              </w:rPr>
            </w:pPr>
            <w:r w:rsidRPr="00630F36">
              <w:rPr>
                <w:rFonts w:cstheme="minorHAnsi"/>
                <w:b/>
                <w:highlight w:val="green"/>
              </w:rPr>
              <w:t>Agreemen</w:t>
            </w:r>
            <w:r w:rsidR="00631D4F" w:rsidRPr="00630F36">
              <w:rPr>
                <w:rFonts w:cstheme="minorHAnsi"/>
                <w:b/>
                <w:highlight w:val="green"/>
              </w:rPr>
              <w:t xml:space="preserve">t </w:t>
            </w:r>
          </w:p>
          <w:p w14:paraId="3652B53D" w14:textId="77777777" w:rsidR="00631D4F" w:rsidRPr="00630F36" w:rsidRDefault="00631D4F" w:rsidP="00630F36">
            <w:pPr>
              <w:snapToGrid w:val="0"/>
              <w:spacing w:after="0"/>
              <w:contextualSpacing/>
              <w:rPr>
                <w:rFonts w:cstheme="minorHAnsi"/>
              </w:rPr>
            </w:pPr>
            <w:r w:rsidRPr="00630F36">
              <w:rPr>
                <w:rFonts w:cstheme="minorHAnsi"/>
              </w:rPr>
              <w:t>In Rel-16, only introduce specification enhancement for MPUE-Assumption3</w:t>
            </w:r>
          </w:p>
          <w:p w14:paraId="1DFFBB55" w14:textId="77777777" w:rsidR="00631D4F" w:rsidRPr="00630F36" w:rsidRDefault="00631D4F" w:rsidP="00630F36">
            <w:pPr>
              <w:numPr>
                <w:ilvl w:val="0"/>
                <w:numId w:val="32"/>
              </w:numPr>
              <w:overflowPunct/>
              <w:autoSpaceDE/>
              <w:autoSpaceDN/>
              <w:snapToGrid w:val="0"/>
              <w:spacing w:after="0"/>
              <w:contextualSpacing/>
              <w:jc w:val="left"/>
              <w:textAlignment w:val="auto"/>
              <w:rPr>
                <w:rFonts w:cstheme="minorHAnsi"/>
              </w:rPr>
            </w:pPr>
            <w:r w:rsidRPr="00630F36">
              <w:rPr>
                <w:rFonts w:cstheme="minorHAnsi"/>
              </w:rPr>
              <w:t>MPUE-Assumption3: Multiple panels are implemented on a UE and multiple panels can be activated at a time but only one panel can be used for transmission.</w:t>
            </w:r>
          </w:p>
          <w:p w14:paraId="76C25B01" w14:textId="77777777" w:rsidR="00631D4F" w:rsidRPr="00630F36" w:rsidRDefault="00631D4F" w:rsidP="00630F36">
            <w:pPr>
              <w:numPr>
                <w:ilvl w:val="1"/>
                <w:numId w:val="32"/>
              </w:numPr>
              <w:overflowPunct/>
              <w:autoSpaceDE/>
              <w:autoSpaceDN/>
              <w:snapToGrid w:val="0"/>
              <w:spacing w:after="0"/>
              <w:contextualSpacing/>
              <w:jc w:val="left"/>
              <w:textAlignment w:val="auto"/>
              <w:rPr>
                <w:rFonts w:cstheme="minorHAnsi"/>
              </w:rPr>
            </w:pPr>
            <w:r w:rsidRPr="00630F36">
              <w:rPr>
                <w:rFonts w:cstheme="minorHAnsi"/>
              </w:rPr>
              <w:t>Note that this does not require a UE to always activate multi-panels simultaneously</w:t>
            </w:r>
          </w:p>
          <w:p w14:paraId="192A3F3C" w14:textId="77777777" w:rsidR="00631D4F" w:rsidRPr="00630F36" w:rsidRDefault="00631D4F" w:rsidP="00630F36">
            <w:pPr>
              <w:numPr>
                <w:ilvl w:val="1"/>
                <w:numId w:val="32"/>
              </w:numPr>
              <w:overflowPunct/>
              <w:autoSpaceDE/>
              <w:autoSpaceDN/>
              <w:snapToGrid w:val="0"/>
              <w:spacing w:after="0"/>
              <w:contextualSpacing/>
              <w:jc w:val="left"/>
              <w:textAlignment w:val="auto"/>
              <w:rPr>
                <w:rFonts w:cstheme="minorHAnsi"/>
              </w:rPr>
            </w:pPr>
            <w:r w:rsidRPr="00630F36">
              <w:rPr>
                <w:rFonts w:cstheme="minorHAnsi"/>
              </w:rPr>
              <w:t xml:space="preserve">Note: UE can control the panel activation/deactivation </w:t>
            </w:r>
          </w:p>
          <w:p w14:paraId="04C89CAB" w14:textId="77777777" w:rsidR="00631D4F" w:rsidRPr="00630F36" w:rsidRDefault="00631D4F" w:rsidP="00630F36">
            <w:pPr>
              <w:numPr>
                <w:ilvl w:val="0"/>
                <w:numId w:val="32"/>
              </w:numPr>
              <w:overflowPunct/>
              <w:autoSpaceDE/>
              <w:autoSpaceDN/>
              <w:snapToGrid w:val="0"/>
              <w:spacing w:after="0"/>
              <w:contextualSpacing/>
              <w:jc w:val="left"/>
              <w:textAlignment w:val="auto"/>
              <w:rPr>
                <w:rFonts w:cstheme="minorHAnsi"/>
              </w:rPr>
            </w:pPr>
            <w:r w:rsidRPr="00630F36">
              <w:rPr>
                <w:rFonts w:cstheme="minorHAnsi"/>
              </w:rPr>
              <w:t>Possible use cases at least include</w:t>
            </w:r>
          </w:p>
          <w:p w14:paraId="1F2F049F" w14:textId="77777777" w:rsidR="00631D4F" w:rsidRPr="00630F36" w:rsidRDefault="00631D4F" w:rsidP="00630F36">
            <w:pPr>
              <w:numPr>
                <w:ilvl w:val="1"/>
                <w:numId w:val="32"/>
              </w:numPr>
              <w:overflowPunct/>
              <w:autoSpaceDE/>
              <w:autoSpaceDN/>
              <w:snapToGrid w:val="0"/>
              <w:spacing w:after="0"/>
              <w:contextualSpacing/>
              <w:jc w:val="left"/>
              <w:textAlignment w:val="auto"/>
              <w:rPr>
                <w:rFonts w:cstheme="minorHAnsi"/>
              </w:rPr>
            </w:pPr>
            <w:r w:rsidRPr="00630F36">
              <w:rPr>
                <w:rFonts w:cstheme="minorHAnsi"/>
              </w:rPr>
              <w:t xml:space="preserve">(General) UL coverage enhancement for FR2 considering the UE power consumption </w:t>
            </w:r>
          </w:p>
          <w:p w14:paraId="69D0F996" w14:textId="77777777" w:rsidR="00631D4F" w:rsidRPr="00630F36" w:rsidRDefault="00631D4F" w:rsidP="00630F36">
            <w:pPr>
              <w:numPr>
                <w:ilvl w:val="0"/>
                <w:numId w:val="32"/>
              </w:numPr>
              <w:overflowPunct/>
              <w:autoSpaceDE/>
              <w:autoSpaceDN/>
              <w:snapToGrid w:val="0"/>
              <w:spacing w:after="0"/>
              <w:contextualSpacing/>
              <w:jc w:val="left"/>
              <w:textAlignment w:val="auto"/>
              <w:rPr>
                <w:rFonts w:cstheme="minorHAnsi"/>
              </w:rPr>
            </w:pPr>
            <w:r w:rsidRPr="00630F36">
              <w:rPr>
                <w:rFonts w:cstheme="minorHAnsi"/>
              </w:rPr>
              <w:t>Discussion topics in Rel-16 include:</w:t>
            </w:r>
          </w:p>
          <w:p w14:paraId="1103E7AE" w14:textId="77777777" w:rsidR="00631D4F" w:rsidRPr="00630F36" w:rsidRDefault="00631D4F" w:rsidP="00630F36">
            <w:pPr>
              <w:numPr>
                <w:ilvl w:val="1"/>
                <w:numId w:val="32"/>
              </w:numPr>
              <w:overflowPunct/>
              <w:autoSpaceDE/>
              <w:autoSpaceDN/>
              <w:snapToGrid w:val="0"/>
              <w:spacing w:after="0"/>
              <w:contextualSpacing/>
              <w:jc w:val="left"/>
              <w:textAlignment w:val="auto"/>
              <w:rPr>
                <w:rFonts w:cstheme="minorHAnsi"/>
              </w:rPr>
            </w:pPr>
            <w:r w:rsidRPr="00630F36">
              <w:rPr>
                <w:rFonts w:cstheme="minorHAnsi"/>
              </w:rPr>
              <w:t>Details on the identification for a panel and corresponding panel definition</w:t>
            </w:r>
          </w:p>
          <w:p w14:paraId="5DDBBF2C" w14:textId="77777777" w:rsidR="00631D4F" w:rsidRPr="00630F36" w:rsidRDefault="00631D4F" w:rsidP="00630F36">
            <w:pPr>
              <w:numPr>
                <w:ilvl w:val="0"/>
                <w:numId w:val="32"/>
              </w:numPr>
              <w:overflowPunct/>
              <w:autoSpaceDE/>
              <w:autoSpaceDN/>
              <w:snapToGrid w:val="0"/>
              <w:spacing w:after="0"/>
              <w:contextualSpacing/>
              <w:jc w:val="left"/>
              <w:textAlignment w:val="auto"/>
              <w:rPr>
                <w:rFonts w:cstheme="minorHAnsi"/>
              </w:rPr>
            </w:pPr>
            <w:r w:rsidRPr="00630F36">
              <w:rPr>
                <w:rFonts w:cstheme="minorHAnsi"/>
              </w:rPr>
              <w:t xml:space="preserve">Any enhancement introduced in Rel-16 should take further enhancement of simultaneous transmission across multiple panels for future releases into account. </w:t>
            </w:r>
          </w:p>
          <w:p w14:paraId="3051D16D" w14:textId="7FBBD85C" w:rsidR="00631D4F" w:rsidRPr="00630F36" w:rsidRDefault="00631D4F" w:rsidP="00630F36">
            <w:pPr>
              <w:snapToGrid w:val="0"/>
              <w:contextualSpacing/>
              <w:rPr>
                <w:rFonts w:eastAsia="DengXian" w:cstheme="minorHAnsi"/>
              </w:rPr>
            </w:pPr>
            <w:r w:rsidRPr="00630F36">
              <w:rPr>
                <w:rFonts w:cstheme="minorHAnsi"/>
              </w:rPr>
              <w:t>This is a UE optional feature</w:t>
            </w:r>
          </w:p>
          <w:p w14:paraId="74144532" w14:textId="77777777" w:rsidR="00631D4F" w:rsidRPr="00630F36" w:rsidRDefault="00631D4F" w:rsidP="00630F36">
            <w:pPr>
              <w:pStyle w:val="LGTdoc"/>
              <w:spacing w:afterLines="0" w:after="0" w:line="240" w:lineRule="auto"/>
              <w:contextualSpacing/>
              <w:rPr>
                <w:rFonts w:asciiTheme="minorHAnsi" w:hAnsiTheme="minorHAnsi" w:cstheme="minorHAnsi"/>
                <w:b/>
                <w:sz w:val="20"/>
                <w:szCs w:val="20"/>
                <w:highlight w:val="darkYellow"/>
                <w:lang w:val="en-US"/>
              </w:rPr>
            </w:pPr>
            <w:r w:rsidRPr="00630F36">
              <w:rPr>
                <w:rFonts w:asciiTheme="minorHAnsi" w:hAnsiTheme="minorHAnsi" w:cstheme="minorHAnsi"/>
                <w:b/>
                <w:sz w:val="20"/>
                <w:szCs w:val="20"/>
                <w:highlight w:val="darkYellow"/>
                <w:lang w:val="en-US"/>
              </w:rPr>
              <w:t>Working Assumption</w:t>
            </w:r>
          </w:p>
          <w:p w14:paraId="48AF8686" w14:textId="77777777" w:rsidR="00631D4F" w:rsidRPr="00630F36" w:rsidRDefault="00631D4F" w:rsidP="00630F36">
            <w:pPr>
              <w:pStyle w:val="LGTdoc"/>
              <w:spacing w:afterLines="0" w:after="0" w:line="240" w:lineRule="auto"/>
              <w:contextualSpacing/>
              <w:rPr>
                <w:rFonts w:asciiTheme="minorHAnsi" w:hAnsiTheme="minorHAnsi" w:cstheme="minorHAnsi"/>
                <w:sz w:val="20"/>
                <w:szCs w:val="20"/>
                <w:lang w:val="en-US"/>
              </w:rPr>
            </w:pPr>
            <w:r w:rsidRPr="00630F36">
              <w:rPr>
                <w:rFonts w:asciiTheme="minorHAnsi" w:hAnsiTheme="minorHAnsi" w:cstheme="minorHAnsi"/>
                <w:sz w:val="20"/>
                <w:szCs w:val="20"/>
                <w:lang w:val="en-US"/>
              </w:rPr>
              <w:t>The agreed ID (not excluding to reuse existing ID) for a panel can be used for panel-selection-based transmission of PUSCH, PUCCH and SRS, among multiple activated panels.</w:t>
            </w:r>
          </w:p>
          <w:p w14:paraId="10C8AA29" w14:textId="77777777" w:rsidR="00631D4F" w:rsidRPr="00630F36" w:rsidRDefault="00631D4F" w:rsidP="00630F36">
            <w:pPr>
              <w:pStyle w:val="LGTdoc"/>
              <w:numPr>
                <w:ilvl w:val="0"/>
                <w:numId w:val="32"/>
              </w:numPr>
              <w:spacing w:afterLines="0" w:after="0" w:line="240" w:lineRule="auto"/>
              <w:contextualSpacing/>
              <w:rPr>
                <w:rFonts w:asciiTheme="minorHAnsi" w:hAnsiTheme="minorHAnsi" w:cstheme="minorHAnsi"/>
                <w:sz w:val="20"/>
                <w:szCs w:val="20"/>
                <w:lang w:val="en-US"/>
              </w:rPr>
            </w:pPr>
            <w:r w:rsidRPr="00630F36">
              <w:rPr>
                <w:rFonts w:asciiTheme="minorHAnsi" w:hAnsiTheme="minorHAnsi" w:cstheme="minorHAnsi"/>
                <w:sz w:val="20"/>
                <w:szCs w:val="20"/>
                <w:lang w:val="en-US"/>
              </w:rPr>
              <w:t>FFS details, including an explicit/implicit indication of the panel, also considering beam correspondence at UE.</w:t>
            </w:r>
          </w:p>
          <w:p w14:paraId="7D349473" w14:textId="77777777" w:rsidR="00631D4F" w:rsidRPr="00630F36" w:rsidRDefault="00631D4F" w:rsidP="00630F36">
            <w:pPr>
              <w:pStyle w:val="LGTdoc"/>
              <w:numPr>
                <w:ilvl w:val="0"/>
                <w:numId w:val="32"/>
              </w:numPr>
              <w:spacing w:afterLines="0" w:line="240" w:lineRule="auto"/>
              <w:ind w:left="763"/>
              <w:contextualSpacing/>
              <w:rPr>
                <w:rFonts w:asciiTheme="minorHAnsi" w:hAnsiTheme="minorHAnsi" w:cstheme="minorHAnsi"/>
                <w:sz w:val="20"/>
                <w:szCs w:val="20"/>
                <w:lang w:val="en-US"/>
              </w:rPr>
            </w:pPr>
            <w:r w:rsidRPr="00630F36">
              <w:rPr>
                <w:rFonts w:asciiTheme="minorHAnsi" w:hAnsiTheme="minorHAnsi" w:cstheme="minorHAnsi"/>
                <w:sz w:val="20"/>
                <w:szCs w:val="20"/>
                <w:lang w:val="en-US"/>
              </w:rPr>
              <w:t>FFS on whether the ID can be used for panel-specific PRACH transmission, if supported.</w:t>
            </w:r>
          </w:p>
          <w:p w14:paraId="76106AE6" w14:textId="77777777" w:rsidR="00F677A8" w:rsidRPr="00630F36" w:rsidRDefault="00F677A8" w:rsidP="00630F36">
            <w:pPr>
              <w:widowControl w:val="0"/>
              <w:overflowPunct/>
              <w:snapToGrid w:val="0"/>
              <w:spacing w:after="0"/>
              <w:textAlignment w:val="auto"/>
              <w:rPr>
                <w:rFonts w:eastAsia="Batang" w:cstheme="minorHAnsi"/>
                <w:b/>
                <w:kern w:val="2"/>
                <w:highlight w:val="green"/>
                <w:lang w:eastAsia="ko-KR"/>
              </w:rPr>
            </w:pPr>
            <w:r w:rsidRPr="00630F36">
              <w:rPr>
                <w:rFonts w:eastAsia="Batang" w:cstheme="minorHAnsi"/>
                <w:b/>
                <w:kern w:val="2"/>
                <w:highlight w:val="green"/>
                <w:lang w:eastAsia="ko-KR"/>
              </w:rPr>
              <w:t xml:space="preserve">Agreement </w:t>
            </w:r>
          </w:p>
          <w:p w14:paraId="6EE1F9C1" w14:textId="77777777" w:rsidR="00F677A8" w:rsidRPr="00630F36" w:rsidRDefault="00F677A8" w:rsidP="00630F36">
            <w:pPr>
              <w:widowControl w:val="0"/>
              <w:overflowPunct/>
              <w:snapToGrid w:val="0"/>
              <w:spacing w:after="0"/>
              <w:textAlignment w:val="auto"/>
              <w:rPr>
                <w:rFonts w:eastAsia="Batang" w:cstheme="minorHAnsi"/>
                <w:kern w:val="2"/>
                <w:lang w:eastAsia="ko-KR"/>
              </w:rPr>
            </w:pPr>
            <w:r w:rsidRPr="00630F36">
              <w:rPr>
                <w:rFonts w:eastAsia="Batang" w:cstheme="minorHAnsi"/>
                <w:kern w:val="2"/>
                <w:lang w:eastAsia="ko-KR"/>
              </w:rPr>
              <w:t>In Rel-16, an identifier (ID) that can be used at least for indicating panel-specific UL transmission is supported, where detailed usages for the panel-specific UL transmission are FFS</w:t>
            </w:r>
          </w:p>
          <w:p w14:paraId="6E375939" w14:textId="77777777" w:rsidR="00F677A8" w:rsidRPr="00630F36" w:rsidRDefault="00F677A8" w:rsidP="00630F36">
            <w:pPr>
              <w:widowControl w:val="0"/>
              <w:numPr>
                <w:ilvl w:val="0"/>
                <w:numId w:val="32"/>
              </w:numPr>
              <w:overflowPunct/>
              <w:autoSpaceDE/>
              <w:autoSpaceDN/>
              <w:adjustRightInd/>
              <w:snapToGrid w:val="0"/>
              <w:spacing w:after="0"/>
              <w:jc w:val="left"/>
              <w:textAlignment w:val="auto"/>
              <w:rPr>
                <w:rFonts w:eastAsia="Batang" w:cstheme="minorHAnsi"/>
                <w:kern w:val="2"/>
                <w:lang w:eastAsia="ko-KR"/>
              </w:rPr>
            </w:pPr>
            <w:r w:rsidRPr="00630F36">
              <w:rPr>
                <w:rFonts w:eastAsia="Batang" w:cstheme="minorHAnsi"/>
                <w:kern w:val="2"/>
                <w:lang w:eastAsia="ko-KR"/>
              </w:rPr>
              <w:t>The ID should be defined considering the possibility to reuse/modification of Rel-15 specification support or introducing new ID</w:t>
            </w:r>
          </w:p>
          <w:p w14:paraId="07D2F034" w14:textId="77777777" w:rsidR="00F677A8" w:rsidRPr="00630F36" w:rsidRDefault="00F677A8" w:rsidP="00630F36">
            <w:pPr>
              <w:widowControl w:val="0"/>
              <w:numPr>
                <w:ilvl w:val="0"/>
                <w:numId w:val="32"/>
              </w:numPr>
              <w:overflowPunct/>
              <w:autoSpaceDE/>
              <w:autoSpaceDN/>
              <w:adjustRightInd/>
              <w:snapToGrid w:val="0"/>
              <w:spacing w:after="0"/>
              <w:jc w:val="left"/>
              <w:textAlignment w:val="auto"/>
              <w:rPr>
                <w:rFonts w:eastAsia="Batang" w:cstheme="minorHAnsi"/>
                <w:kern w:val="2"/>
                <w:lang w:eastAsia="ko-KR"/>
              </w:rPr>
            </w:pPr>
            <w:r w:rsidRPr="00630F36">
              <w:rPr>
                <w:rFonts w:eastAsia="Batang" w:cstheme="minorHAnsi"/>
                <w:bCs/>
                <w:color w:val="000000"/>
                <w:kern w:val="2"/>
                <w:lang w:eastAsia="ko-KR"/>
              </w:rPr>
              <w:t>Note: RAN1 to avoid unnecessary specification support requiring UE to explicitly disclose its UL antenna panel implementation</w:t>
            </w:r>
          </w:p>
          <w:p w14:paraId="56903A10" w14:textId="005C81B5" w:rsidR="00F677A8" w:rsidRPr="00630F36" w:rsidRDefault="00F677A8" w:rsidP="00630F36">
            <w:pPr>
              <w:widowControl w:val="0"/>
              <w:numPr>
                <w:ilvl w:val="0"/>
                <w:numId w:val="32"/>
              </w:numPr>
              <w:overflowPunct/>
              <w:autoSpaceDE/>
              <w:autoSpaceDN/>
              <w:adjustRightInd/>
              <w:snapToGrid w:val="0"/>
              <w:ind w:left="763"/>
              <w:jc w:val="left"/>
              <w:textAlignment w:val="auto"/>
              <w:rPr>
                <w:rFonts w:eastAsia="Batang" w:cstheme="minorHAnsi"/>
                <w:kern w:val="2"/>
                <w:lang w:eastAsia="ko-KR"/>
              </w:rPr>
            </w:pPr>
            <w:r w:rsidRPr="00630F36">
              <w:rPr>
                <w:rFonts w:eastAsia="Batang" w:cstheme="minorHAnsi"/>
                <w:lang w:eastAsia="en-US"/>
              </w:rPr>
              <w:t>FFS: Whether UE capability signalling is introduced for panel-specific UL transmission</w:t>
            </w:r>
          </w:p>
          <w:p w14:paraId="57CDD2A6" w14:textId="77777777" w:rsidR="00631D4F" w:rsidRPr="00630F36" w:rsidRDefault="00631D4F" w:rsidP="00630F36">
            <w:pPr>
              <w:spacing w:after="0"/>
              <w:rPr>
                <w:rFonts w:cstheme="minorHAnsi"/>
                <w:b/>
                <w:highlight w:val="green"/>
                <w:lang w:eastAsia="x-none"/>
              </w:rPr>
            </w:pPr>
            <w:r w:rsidRPr="00630F36">
              <w:rPr>
                <w:rFonts w:cstheme="minorHAnsi"/>
                <w:b/>
                <w:highlight w:val="green"/>
                <w:lang w:eastAsia="x-none"/>
              </w:rPr>
              <w:t>Agreement</w:t>
            </w:r>
          </w:p>
          <w:p w14:paraId="0E170772" w14:textId="6DBD2552" w:rsidR="00631D4F" w:rsidRPr="00630F36" w:rsidRDefault="00631D4F" w:rsidP="00630F36">
            <w:pPr>
              <w:rPr>
                <w:rFonts w:cstheme="minorHAnsi"/>
                <w:lang w:eastAsia="x-none"/>
              </w:rPr>
            </w:pPr>
            <w:bookmarkStart w:id="0" w:name="_Hlk5796618"/>
            <w:r w:rsidRPr="00630F36">
              <w:rPr>
                <w:rFonts w:cstheme="minorHAnsi"/>
                <w:lang w:eastAsia="x-none"/>
              </w:rPr>
              <w:t>Downlink RS for new beam identification</w:t>
            </w:r>
            <w:bookmarkEnd w:id="0"/>
            <w:r w:rsidRPr="00630F36">
              <w:rPr>
                <w:rFonts w:cstheme="minorHAnsi"/>
                <w:lang w:eastAsia="x-none"/>
              </w:rPr>
              <w:t xml:space="preserve"> can be transmitted in active BWP of the CC which is configured to be monitored for BFR or another CC within the same band</w:t>
            </w:r>
          </w:p>
          <w:p w14:paraId="0A3A86A9" w14:textId="77777777" w:rsidR="00631D4F" w:rsidRPr="00630F36" w:rsidRDefault="00631D4F" w:rsidP="00630F36">
            <w:pPr>
              <w:spacing w:after="0"/>
              <w:rPr>
                <w:rFonts w:cstheme="minorHAnsi"/>
                <w:b/>
                <w:highlight w:val="green"/>
              </w:rPr>
            </w:pPr>
            <w:r w:rsidRPr="00630F36">
              <w:rPr>
                <w:rFonts w:cstheme="minorHAnsi"/>
                <w:b/>
                <w:highlight w:val="green"/>
              </w:rPr>
              <w:t>Agreement</w:t>
            </w:r>
          </w:p>
          <w:p w14:paraId="024CA823" w14:textId="77777777" w:rsidR="00631D4F" w:rsidRPr="00630F36" w:rsidRDefault="00631D4F" w:rsidP="00630F36">
            <w:pPr>
              <w:spacing w:after="0"/>
              <w:rPr>
                <w:rFonts w:cstheme="minorHAnsi"/>
              </w:rPr>
            </w:pPr>
            <w:r w:rsidRPr="00630F36">
              <w:rPr>
                <w:rFonts w:cstheme="minorHAnsi"/>
              </w:rPr>
              <w:t xml:space="preserve">At least for explicit configuration, downlink RS for BFD is in current CC </w:t>
            </w:r>
          </w:p>
          <w:p w14:paraId="51DAF6AB" w14:textId="77777777" w:rsidR="00631D4F" w:rsidRPr="00630F36" w:rsidRDefault="00631D4F" w:rsidP="00630F36">
            <w:pPr>
              <w:numPr>
                <w:ilvl w:val="0"/>
                <w:numId w:val="32"/>
              </w:numPr>
              <w:overflowPunct/>
              <w:autoSpaceDE/>
              <w:autoSpaceDN/>
              <w:adjustRightInd/>
              <w:spacing w:after="0"/>
              <w:jc w:val="left"/>
              <w:textAlignment w:val="auto"/>
              <w:rPr>
                <w:rFonts w:cstheme="minorHAnsi"/>
              </w:rPr>
            </w:pPr>
            <w:r w:rsidRPr="00630F36">
              <w:rPr>
                <w:rFonts w:cstheme="minorHAnsi"/>
              </w:rPr>
              <w:t>FFS: Downlink RS for BFD in another CC within the same band for implicit configuration</w:t>
            </w:r>
          </w:p>
          <w:p w14:paraId="53D487D9" w14:textId="77777777" w:rsidR="00631D4F" w:rsidRPr="00630F36" w:rsidRDefault="00631D4F" w:rsidP="00630F36">
            <w:pPr>
              <w:spacing w:before="120" w:after="0"/>
              <w:rPr>
                <w:rFonts w:cstheme="minorHAnsi"/>
                <w:b/>
                <w:highlight w:val="green"/>
                <w:lang w:eastAsia="x-none"/>
              </w:rPr>
            </w:pPr>
            <w:r w:rsidRPr="00630F36">
              <w:rPr>
                <w:rFonts w:cstheme="minorHAnsi"/>
                <w:b/>
                <w:highlight w:val="green"/>
                <w:lang w:eastAsia="x-none"/>
              </w:rPr>
              <w:t>Agreement</w:t>
            </w:r>
          </w:p>
          <w:p w14:paraId="1B6C8060" w14:textId="77777777" w:rsidR="00631D4F" w:rsidRPr="00630F36" w:rsidRDefault="00631D4F" w:rsidP="00630F36">
            <w:pPr>
              <w:pStyle w:val="a6"/>
              <w:numPr>
                <w:ilvl w:val="0"/>
                <w:numId w:val="33"/>
              </w:numPr>
              <w:spacing w:after="0"/>
              <w:rPr>
                <w:rFonts w:cstheme="minorHAnsi"/>
                <w:szCs w:val="20"/>
              </w:rPr>
            </w:pPr>
            <w:r w:rsidRPr="00630F36">
              <w:rPr>
                <w:rFonts w:cstheme="minorHAnsi"/>
                <w:szCs w:val="20"/>
              </w:rPr>
              <w:t>For SCell with downlink only, UE reports failed CC index(es) and new beam information (if present) by PUSCH or PUCCH</w:t>
            </w:r>
          </w:p>
          <w:p w14:paraId="2C85B5F9" w14:textId="77777777" w:rsidR="00631D4F" w:rsidRPr="00630F36" w:rsidRDefault="00631D4F" w:rsidP="00630F36">
            <w:pPr>
              <w:pStyle w:val="a6"/>
              <w:numPr>
                <w:ilvl w:val="1"/>
                <w:numId w:val="33"/>
              </w:numPr>
              <w:spacing w:after="0"/>
              <w:contextualSpacing w:val="0"/>
              <w:rPr>
                <w:rFonts w:cstheme="minorHAnsi"/>
                <w:szCs w:val="20"/>
              </w:rPr>
            </w:pPr>
            <w:r w:rsidRPr="00630F36">
              <w:rPr>
                <w:rFonts w:cstheme="minorHAnsi"/>
                <w:szCs w:val="20"/>
              </w:rPr>
              <w:t>FFS: whether it is carried by MAC CE or UCI-like PUSCH or PUCCH</w:t>
            </w:r>
          </w:p>
          <w:p w14:paraId="20A2D5CB" w14:textId="77777777" w:rsidR="00631D4F" w:rsidRPr="00630F36" w:rsidRDefault="00631D4F" w:rsidP="00630F36">
            <w:pPr>
              <w:pStyle w:val="a6"/>
              <w:numPr>
                <w:ilvl w:val="1"/>
                <w:numId w:val="33"/>
              </w:numPr>
              <w:spacing w:after="0"/>
              <w:contextualSpacing w:val="0"/>
              <w:rPr>
                <w:rFonts w:cstheme="minorHAnsi"/>
                <w:szCs w:val="20"/>
              </w:rPr>
            </w:pPr>
            <w:r w:rsidRPr="00630F36">
              <w:rPr>
                <w:rFonts w:cstheme="minorHAnsi"/>
                <w:szCs w:val="20"/>
              </w:rPr>
              <w:t>Down-select at least one options for BFRQ procedure in RAN1 #97:</w:t>
            </w:r>
          </w:p>
          <w:p w14:paraId="21F09966" w14:textId="77777777" w:rsidR="00631D4F" w:rsidRPr="00630F36" w:rsidRDefault="00631D4F" w:rsidP="00630F36">
            <w:pPr>
              <w:pStyle w:val="a6"/>
              <w:numPr>
                <w:ilvl w:val="2"/>
                <w:numId w:val="33"/>
              </w:numPr>
              <w:spacing w:after="0"/>
              <w:contextualSpacing w:val="0"/>
              <w:rPr>
                <w:rFonts w:cstheme="minorHAnsi"/>
                <w:szCs w:val="20"/>
              </w:rPr>
            </w:pPr>
            <w:r w:rsidRPr="00630F36">
              <w:rPr>
                <w:rFonts w:cstheme="minorHAnsi"/>
                <w:szCs w:val="20"/>
              </w:rPr>
              <w:lastRenderedPageBreak/>
              <w:t xml:space="preserve">Option 1: Failed CC index(es), new beam information (if present) and beam failure event to be reported by a single report by MAC CE </w:t>
            </w:r>
          </w:p>
          <w:p w14:paraId="2639B0ED" w14:textId="77777777" w:rsidR="00631D4F" w:rsidRPr="00630F36" w:rsidRDefault="00631D4F" w:rsidP="00630F36">
            <w:pPr>
              <w:pStyle w:val="a6"/>
              <w:numPr>
                <w:ilvl w:val="3"/>
                <w:numId w:val="33"/>
              </w:numPr>
              <w:spacing w:after="0"/>
              <w:contextualSpacing w:val="0"/>
              <w:rPr>
                <w:rFonts w:cstheme="minorHAnsi"/>
                <w:szCs w:val="20"/>
              </w:rPr>
            </w:pPr>
            <w:r w:rsidRPr="00630F36">
              <w:rPr>
                <w:rFonts w:cstheme="minorHAnsi"/>
                <w:szCs w:val="20"/>
              </w:rPr>
              <w:t xml:space="preserve">FFS: </w:t>
            </w:r>
            <w:proofErr w:type="gramStart"/>
            <w:r w:rsidRPr="00630F36">
              <w:rPr>
                <w:rFonts w:cstheme="minorHAnsi"/>
                <w:szCs w:val="20"/>
              </w:rPr>
              <w:t>whether or not</w:t>
            </w:r>
            <w:proofErr w:type="gramEnd"/>
            <w:r w:rsidRPr="00630F36">
              <w:rPr>
                <w:rFonts w:cstheme="minorHAnsi"/>
                <w:szCs w:val="20"/>
              </w:rPr>
              <w:t xml:space="preserve"> to have spec impact on resource for MAC CE</w:t>
            </w:r>
          </w:p>
          <w:p w14:paraId="0E4549E5" w14:textId="77777777" w:rsidR="00631D4F" w:rsidRPr="00630F36" w:rsidRDefault="00631D4F" w:rsidP="00630F36">
            <w:pPr>
              <w:pStyle w:val="a6"/>
              <w:numPr>
                <w:ilvl w:val="3"/>
                <w:numId w:val="33"/>
              </w:numPr>
              <w:spacing w:after="0"/>
              <w:contextualSpacing w:val="0"/>
              <w:rPr>
                <w:rFonts w:cstheme="minorHAnsi"/>
                <w:szCs w:val="20"/>
              </w:rPr>
            </w:pPr>
            <w:r w:rsidRPr="00630F36">
              <w:rPr>
                <w:rFonts w:cstheme="minorHAnsi"/>
                <w:szCs w:val="20"/>
              </w:rPr>
              <w:t>Resource for MAC CE is not triggered by dedicated PUCCH/PRACH for BFR</w:t>
            </w:r>
          </w:p>
          <w:p w14:paraId="133088D9" w14:textId="77777777" w:rsidR="00631D4F" w:rsidRPr="00630F36" w:rsidRDefault="00631D4F" w:rsidP="00630F36">
            <w:pPr>
              <w:pStyle w:val="a6"/>
              <w:numPr>
                <w:ilvl w:val="2"/>
                <w:numId w:val="33"/>
              </w:numPr>
              <w:spacing w:after="0"/>
              <w:contextualSpacing w:val="0"/>
              <w:rPr>
                <w:rFonts w:cstheme="minorHAnsi"/>
                <w:szCs w:val="20"/>
              </w:rPr>
            </w:pPr>
            <w:r w:rsidRPr="00630F36">
              <w:rPr>
                <w:rFonts w:cstheme="minorHAnsi"/>
                <w:szCs w:val="20"/>
              </w:rPr>
              <w:t>Option 2: step 1: UE conveys beam failure event, and step 2: UE reports new beam information (if present) and failed CC index(es)</w:t>
            </w:r>
          </w:p>
          <w:p w14:paraId="47FE9837" w14:textId="77777777" w:rsidR="00631D4F" w:rsidRPr="00630F36" w:rsidRDefault="00631D4F" w:rsidP="00630F36">
            <w:pPr>
              <w:pStyle w:val="a6"/>
              <w:numPr>
                <w:ilvl w:val="3"/>
                <w:numId w:val="33"/>
              </w:numPr>
              <w:spacing w:after="0"/>
              <w:contextualSpacing w:val="0"/>
              <w:rPr>
                <w:rFonts w:cstheme="minorHAnsi"/>
                <w:szCs w:val="20"/>
              </w:rPr>
            </w:pPr>
            <w:r w:rsidRPr="00630F36">
              <w:rPr>
                <w:rFonts w:cstheme="minorHAnsi"/>
                <w:szCs w:val="20"/>
              </w:rPr>
              <w:t>Step 1 is carried by dedicated PUCCH/PRACH resource</w:t>
            </w:r>
          </w:p>
          <w:p w14:paraId="0D225657" w14:textId="77777777" w:rsidR="00631D4F" w:rsidRPr="00630F36" w:rsidRDefault="00631D4F" w:rsidP="00630F36">
            <w:pPr>
              <w:pStyle w:val="a6"/>
              <w:numPr>
                <w:ilvl w:val="3"/>
                <w:numId w:val="33"/>
              </w:numPr>
              <w:spacing w:after="0"/>
              <w:contextualSpacing w:val="0"/>
              <w:rPr>
                <w:rFonts w:cstheme="minorHAnsi"/>
                <w:szCs w:val="20"/>
              </w:rPr>
            </w:pPr>
            <w:r w:rsidRPr="00630F36">
              <w:rPr>
                <w:rFonts w:cstheme="minorHAnsi"/>
                <w:szCs w:val="20"/>
              </w:rPr>
              <w:t>Step 2 is carried by MAC CE or UCI</w:t>
            </w:r>
          </w:p>
          <w:p w14:paraId="795711B5" w14:textId="77777777" w:rsidR="00631D4F" w:rsidRPr="00630F36" w:rsidRDefault="00631D4F" w:rsidP="00630F36">
            <w:pPr>
              <w:pStyle w:val="a6"/>
              <w:numPr>
                <w:ilvl w:val="2"/>
                <w:numId w:val="33"/>
              </w:numPr>
              <w:spacing w:after="0"/>
              <w:contextualSpacing w:val="0"/>
              <w:rPr>
                <w:rFonts w:cstheme="minorHAnsi"/>
                <w:szCs w:val="20"/>
              </w:rPr>
            </w:pPr>
            <w:r w:rsidRPr="00630F36">
              <w:rPr>
                <w:rFonts w:cstheme="minorHAnsi"/>
                <w:szCs w:val="20"/>
              </w:rPr>
              <w:t>Option 3: step 1: UE conveys beam failure event and failed CC index(es), and step 2: UE reports new beam information (if present)</w:t>
            </w:r>
          </w:p>
          <w:p w14:paraId="1C4F3F3F" w14:textId="77777777" w:rsidR="00631D4F" w:rsidRPr="00630F36" w:rsidRDefault="00631D4F" w:rsidP="00630F36">
            <w:pPr>
              <w:pStyle w:val="a6"/>
              <w:numPr>
                <w:ilvl w:val="3"/>
                <w:numId w:val="33"/>
              </w:numPr>
              <w:spacing w:after="0"/>
              <w:contextualSpacing w:val="0"/>
              <w:rPr>
                <w:rFonts w:cstheme="minorHAnsi"/>
                <w:szCs w:val="20"/>
              </w:rPr>
            </w:pPr>
            <w:r w:rsidRPr="00630F36">
              <w:rPr>
                <w:rFonts w:cstheme="minorHAnsi"/>
                <w:szCs w:val="20"/>
              </w:rPr>
              <w:t>Step 2 is carried by MAC CE or UCI, e.g. AP-CSI</w:t>
            </w:r>
          </w:p>
          <w:p w14:paraId="273A1C58" w14:textId="77777777" w:rsidR="00631D4F" w:rsidRPr="00630F36" w:rsidRDefault="00631D4F" w:rsidP="00630F36">
            <w:pPr>
              <w:pStyle w:val="a6"/>
              <w:numPr>
                <w:ilvl w:val="3"/>
                <w:numId w:val="33"/>
              </w:numPr>
              <w:spacing w:after="0"/>
              <w:contextualSpacing w:val="0"/>
              <w:rPr>
                <w:rFonts w:cstheme="minorHAnsi"/>
                <w:szCs w:val="20"/>
              </w:rPr>
            </w:pPr>
            <w:r w:rsidRPr="00630F36">
              <w:rPr>
                <w:rFonts w:cstheme="minorHAnsi"/>
                <w:szCs w:val="20"/>
              </w:rPr>
              <w:t>PUCCH/PRACH is used for step 1 to carry failed CC index(es) implicitly</w:t>
            </w:r>
          </w:p>
          <w:p w14:paraId="7B5E283E" w14:textId="77777777" w:rsidR="00631D4F" w:rsidRPr="00630F36" w:rsidRDefault="00631D4F" w:rsidP="00630F36">
            <w:pPr>
              <w:pStyle w:val="a6"/>
              <w:numPr>
                <w:ilvl w:val="4"/>
                <w:numId w:val="33"/>
              </w:numPr>
              <w:spacing w:after="0"/>
              <w:contextualSpacing w:val="0"/>
              <w:rPr>
                <w:rFonts w:cstheme="minorHAnsi"/>
                <w:szCs w:val="20"/>
              </w:rPr>
            </w:pPr>
            <w:r w:rsidRPr="00630F36">
              <w:rPr>
                <w:rFonts w:cstheme="minorHAnsi"/>
                <w:szCs w:val="20"/>
              </w:rPr>
              <w:t>FFS: whether it is single-bit PUCCH or multi-bit PUCCH</w:t>
            </w:r>
          </w:p>
          <w:p w14:paraId="663ACF47" w14:textId="77777777" w:rsidR="00631D4F" w:rsidRPr="00630F36" w:rsidRDefault="00631D4F" w:rsidP="00630F36">
            <w:pPr>
              <w:pStyle w:val="a6"/>
              <w:numPr>
                <w:ilvl w:val="1"/>
                <w:numId w:val="33"/>
              </w:numPr>
              <w:spacing w:after="0"/>
              <w:contextualSpacing w:val="0"/>
              <w:rPr>
                <w:rFonts w:cstheme="minorHAnsi"/>
                <w:szCs w:val="20"/>
              </w:rPr>
            </w:pPr>
            <w:r w:rsidRPr="00630F36">
              <w:rPr>
                <w:rFonts w:cstheme="minorHAnsi"/>
                <w:szCs w:val="20"/>
              </w:rPr>
              <w:t xml:space="preserve">The failed CC index(es) should be selected from up to </w:t>
            </w:r>
            <w:proofErr w:type="spellStart"/>
            <w:r w:rsidRPr="00630F36">
              <w:rPr>
                <w:rFonts w:cstheme="minorHAnsi"/>
                <w:szCs w:val="20"/>
              </w:rPr>
              <w:t>N_max</w:t>
            </w:r>
            <w:proofErr w:type="spellEnd"/>
            <w:r w:rsidRPr="00630F36">
              <w:rPr>
                <w:rFonts w:cstheme="minorHAnsi"/>
                <w:szCs w:val="20"/>
              </w:rPr>
              <w:t xml:space="preserve"> CCs for SCell BFR</w:t>
            </w:r>
          </w:p>
          <w:p w14:paraId="2689FF2D" w14:textId="417C7553" w:rsidR="00631D4F" w:rsidRPr="00631D4F" w:rsidRDefault="00631D4F" w:rsidP="00630F36">
            <w:pPr>
              <w:pStyle w:val="a6"/>
              <w:numPr>
                <w:ilvl w:val="2"/>
                <w:numId w:val="33"/>
              </w:numPr>
              <w:contextualSpacing w:val="0"/>
              <w:rPr>
                <w:rFonts w:eastAsia="DengXian"/>
              </w:rPr>
            </w:pPr>
            <w:r w:rsidRPr="00630F36">
              <w:rPr>
                <w:rFonts w:cstheme="minorHAnsi"/>
                <w:szCs w:val="20"/>
              </w:rPr>
              <w:t xml:space="preserve">FFS: </w:t>
            </w:r>
            <w:proofErr w:type="spellStart"/>
            <w:r w:rsidRPr="00630F36">
              <w:rPr>
                <w:rFonts w:cstheme="minorHAnsi"/>
                <w:szCs w:val="20"/>
              </w:rPr>
              <w:t>N_max</w:t>
            </w:r>
            <w:proofErr w:type="spellEnd"/>
            <w:r w:rsidRPr="00631D4F">
              <w:rPr>
                <w:rFonts w:ascii="Times New Roman" w:hAnsi="Times New Roman" w:cs="Times New Roman"/>
              </w:rPr>
              <w:t xml:space="preserve"> </w:t>
            </w:r>
          </w:p>
        </w:tc>
      </w:tr>
    </w:tbl>
    <w:p w14:paraId="65240AA1" w14:textId="5054FA8F" w:rsidR="007848ED" w:rsidRPr="00897341" w:rsidRDefault="00897341" w:rsidP="00631D4F">
      <w:pPr>
        <w:snapToGrid w:val="0"/>
        <w:spacing w:before="120"/>
      </w:pPr>
      <w:r w:rsidRPr="00897341">
        <w:lastRenderedPageBreak/>
        <w:t>In this contribution, we</w:t>
      </w:r>
      <w:r w:rsidR="00631D4F">
        <w:t xml:space="preserve"> discuss issues on UL fast panel selection and SCell beam failure </w:t>
      </w:r>
      <w:proofErr w:type="gramStart"/>
      <w:r w:rsidR="00631D4F">
        <w:t>recovery, and</w:t>
      </w:r>
      <w:proofErr w:type="gramEnd"/>
      <w:r w:rsidR="00631D4F">
        <w:t xml:space="preserve"> provide our views on them.</w:t>
      </w:r>
      <w:r>
        <w:t xml:space="preserve"> </w:t>
      </w:r>
    </w:p>
    <w:p w14:paraId="0A19B358" w14:textId="7E9C29FA" w:rsidR="00B06705" w:rsidRDefault="00B06705" w:rsidP="00631D4F">
      <w:pPr>
        <w:pStyle w:val="1"/>
        <w:snapToGrid w:val="0"/>
        <w:jc w:val="both"/>
      </w:pPr>
      <w:r>
        <w:t>Discussion</w:t>
      </w:r>
    </w:p>
    <w:p w14:paraId="7A48985B" w14:textId="65FB5C2B" w:rsidR="00790E9B" w:rsidRDefault="00790E9B" w:rsidP="00631D4F">
      <w:pPr>
        <w:pStyle w:val="2"/>
        <w:jc w:val="both"/>
      </w:pPr>
      <w:r>
        <w:t>Panel definition</w:t>
      </w:r>
    </w:p>
    <w:p w14:paraId="16CD0CE2" w14:textId="69973256" w:rsidR="0023764A" w:rsidRDefault="00790E9B" w:rsidP="0023764A">
      <w:pPr>
        <w:snapToGrid w:val="0"/>
        <w:rPr>
          <w:lang w:val="en-US" w:eastAsia="zh-TW"/>
        </w:rPr>
      </w:pPr>
      <w:r>
        <w:rPr>
          <w:lang w:val="en-US" w:eastAsia="zh-TW"/>
        </w:rPr>
        <w:t>In RAN1#96</w:t>
      </w:r>
      <w:r w:rsidR="0023764A">
        <w:rPr>
          <w:lang w:val="en-US" w:eastAsia="zh-TW"/>
        </w:rPr>
        <w:t>bis</w:t>
      </w:r>
      <w:r>
        <w:rPr>
          <w:lang w:val="en-US" w:eastAsia="zh-TW"/>
        </w:rPr>
        <w:t xml:space="preserve">, </w:t>
      </w:r>
      <w:r w:rsidR="0023764A">
        <w:rPr>
          <w:lang w:val="en-US" w:eastAsia="zh-TW"/>
        </w:rPr>
        <w:t xml:space="preserve">MPUE-Assumption3 is agreed for Rel-16 specification enhancement. In MPUE-Assumption3, </w:t>
      </w:r>
      <w:r w:rsidR="0023764A" w:rsidRPr="002462E6">
        <w:rPr>
          <w:rFonts w:ascii="Times New Roman" w:hAnsi="Times New Roman" w:cs="Times New Roman"/>
          <w:i/>
          <w:szCs w:val="22"/>
        </w:rPr>
        <w:t>multiple panels are implemented on a UE and multiple panels can be activated at a time but only one panel can be used for transmission</w:t>
      </w:r>
      <w:r w:rsidR="0023764A" w:rsidRPr="00631D4F">
        <w:rPr>
          <w:rFonts w:ascii="Times New Roman" w:hAnsi="Times New Roman" w:cs="Times New Roman"/>
          <w:szCs w:val="22"/>
        </w:rPr>
        <w:t>.</w:t>
      </w:r>
      <w:r w:rsidR="0023764A">
        <w:rPr>
          <w:rFonts w:ascii="Times New Roman" w:hAnsi="Times New Roman" w:cs="Times New Roman"/>
          <w:szCs w:val="22"/>
        </w:rPr>
        <w:t xml:space="preserve"> To complete the common understanding within the group, </w:t>
      </w:r>
      <w:r w:rsidRPr="00C9043D">
        <w:rPr>
          <w:noProof/>
          <w:lang w:val="en-US" w:eastAsia="zh-TW"/>
        </w:rPr>
        <w:t>a clear</w:t>
      </w:r>
      <w:r>
        <w:rPr>
          <w:lang w:val="en-US" w:eastAsia="zh-TW"/>
        </w:rPr>
        <w:t xml:space="preserve"> definition of </w:t>
      </w:r>
      <w:r w:rsidRPr="0023213C">
        <w:rPr>
          <w:noProof/>
          <w:lang w:val="en-US" w:eastAsia="zh-TW"/>
        </w:rPr>
        <w:t>panel</w:t>
      </w:r>
      <w:r>
        <w:rPr>
          <w:lang w:val="en-US" w:eastAsia="zh-TW"/>
        </w:rPr>
        <w:t xml:space="preserve"> is</w:t>
      </w:r>
      <w:r w:rsidR="0023764A">
        <w:rPr>
          <w:lang w:val="en-US" w:eastAsia="zh-TW"/>
        </w:rPr>
        <w:t xml:space="preserve"> needed. </w:t>
      </w:r>
      <w:r w:rsidR="00C7544B">
        <w:rPr>
          <w:lang w:val="en-US" w:eastAsia="zh-TW"/>
        </w:rPr>
        <w:t xml:space="preserve">In the early stage of the discussion, the “panel” concept is argued between a group of antenna </w:t>
      </w:r>
      <w:r w:rsidR="00C7544B" w:rsidRPr="0023213C">
        <w:rPr>
          <w:noProof/>
          <w:lang w:val="en-US" w:eastAsia="zh-TW"/>
        </w:rPr>
        <w:t>ports,</w:t>
      </w:r>
      <w:r w:rsidR="00C7544B">
        <w:rPr>
          <w:lang w:val="en-US" w:eastAsia="zh-TW"/>
        </w:rPr>
        <w:t xml:space="preserve"> and literately an antenna array board that can be used for UL transmission or DL reception. Since the definition of antenna array board is dependent on UE implementation, it is not suitable to be used as definition. </w:t>
      </w:r>
      <w:r w:rsidR="0023764A">
        <w:rPr>
          <w:lang w:val="en-US" w:eastAsia="zh-TW"/>
        </w:rPr>
        <w:t>In</w:t>
      </w:r>
      <w:r w:rsidR="00630F36">
        <w:rPr>
          <w:lang w:val="en-US" w:eastAsia="zh-TW"/>
        </w:rPr>
        <w:t xml:space="preserve"> </w:t>
      </w:r>
      <w:r w:rsidR="00630F36">
        <w:rPr>
          <w:lang w:val="en-US" w:eastAsia="zh-TW"/>
        </w:rPr>
        <w:fldChar w:fldCharType="begin"/>
      </w:r>
      <w:r w:rsidR="00630F36">
        <w:rPr>
          <w:lang w:val="en-US" w:eastAsia="zh-TW"/>
        </w:rPr>
        <w:instrText xml:space="preserve"> REF _Ref7790607 \r \h </w:instrText>
      </w:r>
      <w:r w:rsidR="00630F36">
        <w:rPr>
          <w:lang w:val="en-US" w:eastAsia="zh-TW"/>
        </w:rPr>
      </w:r>
      <w:r w:rsidR="00630F36">
        <w:rPr>
          <w:lang w:val="en-US" w:eastAsia="zh-TW"/>
        </w:rPr>
        <w:fldChar w:fldCharType="separate"/>
      </w:r>
      <w:r w:rsidR="00630F36">
        <w:rPr>
          <w:lang w:val="en-US" w:eastAsia="zh-TW"/>
        </w:rPr>
        <w:t>[2]</w:t>
      </w:r>
      <w:r w:rsidR="00630F36">
        <w:rPr>
          <w:lang w:val="en-US" w:eastAsia="zh-TW"/>
        </w:rPr>
        <w:fldChar w:fldCharType="end"/>
      </w:r>
      <w:r w:rsidR="0023764A">
        <w:rPr>
          <w:lang w:val="en-US" w:eastAsia="zh-TW"/>
        </w:rPr>
        <w:t>, a few possible candidates are captured in FL summary and copied below:</w:t>
      </w:r>
    </w:p>
    <w:p w14:paraId="3C70D6F9" w14:textId="4D9C523A" w:rsidR="0023764A" w:rsidRPr="0023764A" w:rsidRDefault="00C7544B" w:rsidP="0023764A">
      <w:pPr>
        <w:pStyle w:val="LGTdoc"/>
        <w:numPr>
          <w:ilvl w:val="0"/>
          <w:numId w:val="32"/>
        </w:numPr>
        <w:spacing w:beforeLines="50" w:before="120" w:line="240" w:lineRule="atLeast"/>
        <w:contextualSpacing/>
        <w:rPr>
          <w:rFonts w:eastAsiaTheme="minorEastAsia"/>
          <w:i/>
          <w:kern w:val="0"/>
          <w:sz w:val="20"/>
          <w:szCs w:val="22"/>
          <w:lang w:eastAsia="zh-CN"/>
        </w:rPr>
      </w:pPr>
      <w:r>
        <w:rPr>
          <w:rFonts w:eastAsiaTheme="minorEastAsia"/>
          <w:i/>
          <w:kern w:val="0"/>
          <w:sz w:val="20"/>
          <w:szCs w:val="22"/>
          <w:lang w:eastAsia="zh-CN"/>
        </w:rPr>
        <w:t xml:space="preserve">Opt-1: </w:t>
      </w:r>
      <w:r w:rsidR="0023764A" w:rsidRPr="0023764A">
        <w:rPr>
          <w:rFonts w:eastAsiaTheme="minorEastAsia"/>
          <w:i/>
          <w:kern w:val="0"/>
          <w:sz w:val="20"/>
          <w:szCs w:val="22"/>
          <w:lang w:eastAsia="zh-CN"/>
        </w:rPr>
        <w:t>Unit of antenna group to control beam independently</w:t>
      </w:r>
    </w:p>
    <w:p w14:paraId="4FF3D9FC" w14:textId="77777777" w:rsidR="0023764A" w:rsidRPr="0023764A" w:rsidRDefault="0023764A" w:rsidP="0023764A">
      <w:pPr>
        <w:pStyle w:val="LGTdoc"/>
        <w:numPr>
          <w:ilvl w:val="1"/>
          <w:numId w:val="32"/>
        </w:numPr>
        <w:spacing w:beforeLines="50" w:before="120" w:line="240" w:lineRule="atLeast"/>
        <w:contextualSpacing/>
        <w:rPr>
          <w:rFonts w:eastAsiaTheme="minorEastAsia"/>
          <w:i/>
          <w:kern w:val="0"/>
          <w:sz w:val="20"/>
          <w:szCs w:val="22"/>
          <w:lang w:eastAsia="zh-CN"/>
        </w:rPr>
      </w:pPr>
      <w:r w:rsidRPr="0023764A">
        <w:rPr>
          <w:rFonts w:eastAsiaTheme="minorEastAsia"/>
          <w:i/>
          <w:kern w:val="0"/>
          <w:sz w:val="20"/>
          <w:szCs w:val="22"/>
          <w:lang w:eastAsia="zh-CN"/>
        </w:rPr>
        <w:t>Within a panel, one beam can be selected and used for UL transmission.</w:t>
      </w:r>
    </w:p>
    <w:p w14:paraId="58FE75FB" w14:textId="77777777" w:rsidR="0023764A" w:rsidRPr="0023764A" w:rsidRDefault="0023764A" w:rsidP="0023764A">
      <w:pPr>
        <w:pStyle w:val="LGTdoc"/>
        <w:numPr>
          <w:ilvl w:val="1"/>
          <w:numId w:val="32"/>
        </w:numPr>
        <w:spacing w:beforeLines="50" w:before="120" w:line="240" w:lineRule="atLeast"/>
        <w:contextualSpacing/>
        <w:rPr>
          <w:rFonts w:eastAsiaTheme="minorEastAsia"/>
          <w:i/>
          <w:kern w:val="0"/>
          <w:sz w:val="20"/>
          <w:szCs w:val="22"/>
          <w:lang w:eastAsia="zh-CN"/>
        </w:rPr>
      </w:pPr>
      <w:r w:rsidRPr="0023764A">
        <w:rPr>
          <w:rFonts w:eastAsiaTheme="minorEastAsia" w:hint="eastAsia"/>
          <w:i/>
          <w:kern w:val="0"/>
          <w:sz w:val="20"/>
          <w:szCs w:val="22"/>
          <w:lang w:eastAsia="zh-CN"/>
        </w:rPr>
        <w:t>A</w:t>
      </w:r>
      <w:r w:rsidRPr="0023764A">
        <w:rPr>
          <w:rFonts w:eastAsiaTheme="minorEastAsia"/>
          <w:i/>
          <w:kern w:val="0"/>
          <w:sz w:val="20"/>
          <w:szCs w:val="22"/>
          <w:lang w:eastAsia="zh-CN"/>
        </w:rPr>
        <w:t xml:space="preserve">cross different </w:t>
      </w:r>
      <w:r w:rsidRPr="0023764A">
        <w:rPr>
          <w:rFonts w:eastAsiaTheme="minorEastAsia" w:hint="eastAsia"/>
          <w:i/>
          <w:kern w:val="0"/>
          <w:sz w:val="20"/>
          <w:szCs w:val="22"/>
          <w:lang w:eastAsia="zh-CN"/>
        </w:rPr>
        <w:t xml:space="preserve">panels, </w:t>
      </w:r>
      <w:r w:rsidRPr="0023764A">
        <w:rPr>
          <w:rFonts w:eastAsiaTheme="minorEastAsia"/>
          <w:i/>
          <w:kern w:val="0"/>
          <w:sz w:val="20"/>
          <w:szCs w:val="22"/>
          <w:lang w:eastAsia="zh-CN"/>
        </w:rPr>
        <w:t>multiple beams (</w:t>
      </w:r>
      <w:r w:rsidRPr="0023764A">
        <w:rPr>
          <w:rFonts w:eastAsiaTheme="minorEastAsia" w:hint="eastAsia"/>
          <w:i/>
          <w:kern w:val="0"/>
          <w:sz w:val="20"/>
          <w:szCs w:val="22"/>
          <w:lang w:eastAsia="zh-CN"/>
        </w:rPr>
        <w:t>each selected per panel</w:t>
      </w:r>
      <w:r w:rsidRPr="0023764A">
        <w:rPr>
          <w:rFonts w:eastAsiaTheme="minorEastAsia"/>
          <w:i/>
          <w:kern w:val="0"/>
          <w:sz w:val="20"/>
          <w:szCs w:val="22"/>
          <w:lang w:eastAsia="zh-CN"/>
        </w:rPr>
        <w:t>) may be used for UL transmission</w:t>
      </w:r>
    </w:p>
    <w:p w14:paraId="35010B6E" w14:textId="6472B714" w:rsidR="0023764A" w:rsidRPr="0023764A" w:rsidRDefault="00C7544B" w:rsidP="0023764A">
      <w:pPr>
        <w:pStyle w:val="LGTdoc"/>
        <w:numPr>
          <w:ilvl w:val="0"/>
          <w:numId w:val="32"/>
        </w:numPr>
        <w:spacing w:beforeLines="50" w:before="120" w:line="240" w:lineRule="atLeast"/>
        <w:contextualSpacing/>
        <w:rPr>
          <w:rFonts w:eastAsiaTheme="minorEastAsia"/>
          <w:i/>
          <w:kern w:val="0"/>
          <w:sz w:val="20"/>
          <w:szCs w:val="22"/>
          <w:lang w:eastAsia="zh-CN"/>
        </w:rPr>
      </w:pPr>
      <w:r>
        <w:rPr>
          <w:rFonts w:eastAsiaTheme="minorEastAsia"/>
          <w:i/>
          <w:kern w:val="0"/>
          <w:sz w:val="20"/>
          <w:szCs w:val="22"/>
          <w:lang w:eastAsia="zh-CN"/>
        </w:rPr>
        <w:t xml:space="preserve">Opt-2: </w:t>
      </w:r>
      <w:r w:rsidR="0023764A" w:rsidRPr="0023764A">
        <w:rPr>
          <w:rFonts w:eastAsiaTheme="minorEastAsia"/>
          <w:i/>
          <w:kern w:val="0"/>
          <w:sz w:val="20"/>
          <w:szCs w:val="22"/>
          <w:lang w:eastAsia="zh-CN"/>
        </w:rPr>
        <w:t>Unit of antenna group to control its transmission power</w:t>
      </w:r>
    </w:p>
    <w:p w14:paraId="04204E5C" w14:textId="69D5DCE9" w:rsidR="0023764A" w:rsidRPr="0023764A" w:rsidRDefault="00C7544B" w:rsidP="0023764A">
      <w:pPr>
        <w:pStyle w:val="LGTdoc"/>
        <w:numPr>
          <w:ilvl w:val="0"/>
          <w:numId w:val="32"/>
        </w:numPr>
        <w:spacing w:beforeLines="50" w:before="120" w:line="240" w:lineRule="atLeast"/>
        <w:contextualSpacing/>
        <w:rPr>
          <w:rFonts w:eastAsiaTheme="minorEastAsia"/>
          <w:i/>
          <w:kern w:val="0"/>
          <w:sz w:val="20"/>
          <w:szCs w:val="22"/>
          <w:lang w:eastAsia="zh-CN"/>
        </w:rPr>
      </w:pPr>
      <w:r>
        <w:rPr>
          <w:rFonts w:eastAsiaTheme="minorEastAsia"/>
          <w:i/>
          <w:kern w:val="0"/>
          <w:sz w:val="20"/>
          <w:szCs w:val="22"/>
          <w:lang w:eastAsia="zh-CN"/>
        </w:rPr>
        <w:t xml:space="preserve">Opt-3: </w:t>
      </w:r>
      <w:r w:rsidR="0023764A" w:rsidRPr="0023764A">
        <w:rPr>
          <w:rFonts w:eastAsiaTheme="minorEastAsia"/>
          <w:i/>
          <w:kern w:val="0"/>
          <w:sz w:val="20"/>
          <w:szCs w:val="22"/>
          <w:lang w:eastAsia="zh-CN"/>
        </w:rPr>
        <w:t>Unit of antenna group to control its transmission timing</w:t>
      </w:r>
    </w:p>
    <w:p w14:paraId="5E02C466" w14:textId="3817E309" w:rsidR="00C7544B" w:rsidRDefault="00C7544B">
      <w:pPr>
        <w:snapToGrid w:val="0"/>
        <w:rPr>
          <w:noProof/>
          <w:lang w:val="en-US" w:eastAsia="zh-TW"/>
        </w:rPr>
      </w:pPr>
      <w:r>
        <w:rPr>
          <w:noProof/>
          <w:lang w:val="en-US" w:eastAsia="zh-TW"/>
        </w:rPr>
        <w:t xml:space="preserve">In our understanding, the panel definition itself should not in any way prevent the operation of fast panel switch enabled by currently agreed MPUE-Assumption3. In this sense, Opt-2 and Opt-3 are not </w:t>
      </w:r>
      <w:r w:rsidR="002462E6">
        <w:rPr>
          <w:noProof/>
          <w:lang w:val="en-US" w:eastAsia="zh-TW"/>
        </w:rPr>
        <w:t>proper candidates</w:t>
      </w:r>
      <w:r>
        <w:rPr>
          <w:noProof/>
          <w:lang w:val="en-US" w:eastAsia="zh-TW"/>
        </w:rPr>
        <w:t xml:space="preserve"> since it would require additional work/agreement on transmission power and transmission timing</w:t>
      </w:r>
      <w:r w:rsidR="00DA3BA6">
        <w:rPr>
          <w:noProof/>
          <w:lang w:val="en-US" w:eastAsia="zh-TW"/>
        </w:rPr>
        <w:t xml:space="preserve"> control</w:t>
      </w:r>
      <w:r w:rsidR="002462E6">
        <w:rPr>
          <w:noProof/>
          <w:lang w:val="en-US" w:eastAsia="zh-TW"/>
        </w:rPr>
        <w:t xml:space="preserve">, </w:t>
      </w:r>
      <w:r w:rsidR="001159E8">
        <w:rPr>
          <w:noProof/>
          <w:lang w:val="en-US" w:eastAsia="zh-TW"/>
        </w:rPr>
        <w:t>respectively</w:t>
      </w:r>
      <w:r w:rsidR="002462E6">
        <w:rPr>
          <w:noProof/>
          <w:lang w:val="en-US" w:eastAsia="zh-TW"/>
        </w:rPr>
        <w:t>,</w:t>
      </w:r>
      <w:r>
        <w:rPr>
          <w:noProof/>
          <w:lang w:val="en-US" w:eastAsia="zh-TW"/>
        </w:rPr>
        <w:t xml:space="preserve"> in a panel-specific manner.</w:t>
      </w:r>
    </w:p>
    <w:p w14:paraId="39C60042" w14:textId="10680CE6" w:rsidR="002462E6" w:rsidRPr="002462E6" w:rsidRDefault="001159E8" w:rsidP="001D745A">
      <w:pPr>
        <w:pStyle w:val="Observation"/>
        <w:spacing w:after="120"/>
        <w:rPr>
          <w:noProof/>
          <w:lang w:val="en-US" w:eastAsia="zh-TW"/>
        </w:rPr>
      </w:pPr>
      <w:bookmarkStart w:id="1" w:name="_Ref7785131"/>
      <w:bookmarkStart w:id="2" w:name="_Toc7791020"/>
      <w:r>
        <w:t>D</w:t>
      </w:r>
      <w:r w:rsidR="002462E6">
        <w:t xml:space="preserve">efining </w:t>
      </w:r>
      <w:r w:rsidR="00AC54BE">
        <w:t>“panel” based on the unit of antenna group with independent transmission power and/or transmission timing would require additional work on panel-specific operation in order to achieve fast panel switch.</w:t>
      </w:r>
      <w:bookmarkEnd w:id="1"/>
      <w:bookmarkEnd w:id="2"/>
    </w:p>
    <w:p w14:paraId="49C0E9A2" w14:textId="43599054" w:rsidR="00790E9B" w:rsidRDefault="00790E9B">
      <w:pPr>
        <w:snapToGrid w:val="0"/>
        <w:rPr>
          <w:lang w:val="en-US" w:eastAsia="zh-TW"/>
        </w:rPr>
      </w:pPr>
      <w:r w:rsidRPr="0023213C">
        <w:rPr>
          <w:noProof/>
          <w:lang w:val="en-US" w:eastAsia="zh-TW"/>
        </w:rPr>
        <w:t>In Rel</w:t>
      </w:r>
      <w:r>
        <w:rPr>
          <w:lang w:val="en-US" w:eastAsia="zh-TW"/>
        </w:rPr>
        <w:t xml:space="preserve">-15 DL, group-based reporting supports simultaneous reception from two beam directions though its usage is very restrictive. </w:t>
      </w:r>
      <w:r w:rsidRPr="0023213C">
        <w:rPr>
          <w:noProof/>
          <w:lang w:val="en-US" w:eastAsia="zh-TW"/>
        </w:rPr>
        <w:t>In Rel</w:t>
      </w:r>
      <w:r>
        <w:rPr>
          <w:lang w:val="en-US" w:eastAsia="zh-TW"/>
        </w:rPr>
        <w:t>-15 UL, the number of required SRS resource sets in UE capability reporting also suggests that a UE may be capable of simultaneous transmission</w:t>
      </w:r>
      <w:r w:rsidR="00607499">
        <w:rPr>
          <w:lang w:val="en-US" w:eastAsia="zh-TW"/>
        </w:rPr>
        <w:t xml:space="preserve"> toward &gt;1 beam direction</w:t>
      </w:r>
      <w:r>
        <w:rPr>
          <w:lang w:val="en-US" w:eastAsia="zh-TW"/>
        </w:rPr>
        <w:t xml:space="preserve">. In a sense, simultaneous transmission/reception is possible in Rel-15, though without many details. </w:t>
      </w:r>
    </w:p>
    <w:p w14:paraId="08CFBDC0" w14:textId="74ED2313" w:rsidR="00790E9B" w:rsidRDefault="00790E9B">
      <w:pPr>
        <w:snapToGrid w:val="0"/>
        <w:rPr>
          <w:lang w:val="en-US" w:eastAsia="zh-TW"/>
        </w:rPr>
      </w:pPr>
      <w:r>
        <w:rPr>
          <w:lang w:val="en-US" w:eastAsia="zh-TW"/>
        </w:rPr>
        <w:t xml:space="preserve">Another </w:t>
      </w:r>
      <w:r w:rsidR="00E510BC" w:rsidRPr="00E510BC">
        <w:rPr>
          <w:noProof/>
          <w:lang w:val="en-US" w:eastAsia="zh-TW"/>
        </w:rPr>
        <w:t xml:space="preserve">point </w:t>
      </w:r>
      <w:r w:rsidR="00E510BC">
        <w:rPr>
          <w:noProof/>
          <w:lang w:val="en-US" w:eastAsia="zh-TW"/>
        </w:rPr>
        <w:t xml:space="preserve">of </w:t>
      </w:r>
      <w:r w:rsidRPr="00E510BC">
        <w:rPr>
          <w:noProof/>
          <w:lang w:val="en-US" w:eastAsia="zh-TW"/>
        </w:rPr>
        <w:t xml:space="preserve">view </w:t>
      </w:r>
      <w:r>
        <w:rPr>
          <w:lang w:val="en-US" w:eastAsia="zh-TW"/>
        </w:rPr>
        <w:t xml:space="preserve">to check Rel-15 simultaneous transmission/reception support is to check the number of supported ports per beam. </w:t>
      </w:r>
      <w:r w:rsidR="00607499">
        <w:rPr>
          <w:lang w:val="en-US" w:eastAsia="zh-TW"/>
        </w:rPr>
        <w:t>F</w:t>
      </w:r>
      <w:r>
        <w:rPr>
          <w:lang w:val="en-US" w:eastAsia="zh-TW"/>
        </w:rPr>
        <w:t xml:space="preserve">or DL, both 1-port and 2-port beam is supported. Essentially, a UE which support 2-port </w:t>
      </w:r>
      <w:r>
        <w:rPr>
          <w:lang w:val="en-US" w:eastAsia="zh-TW"/>
        </w:rPr>
        <w:lastRenderedPageBreak/>
        <w:t xml:space="preserve">beam, e.g., via cross-polarized antenna </w:t>
      </w:r>
      <w:r w:rsidR="00607499">
        <w:rPr>
          <w:lang w:val="en-US" w:eastAsia="zh-TW"/>
        </w:rPr>
        <w:t>array</w:t>
      </w:r>
      <w:r>
        <w:rPr>
          <w:lang w:val="en-US" w:eastAsia="zh-TW"/>
        </w:rPr>
        <w:t>, can also form two 1-port beams. This implies that simultaneous reception is already supported there.</w:t>
      </w:r>
    </w:p>
    <w:p w14:paraId="24AF36AF" w14:textId="0F99130C" w:rsidR="00790E9B" w:rsidRDefault="00AC54BE">
      <w:pPr>
        <w:snapToGrid w:val="0"/>
        <w:rPr>
          <w:lang w:val="en-US" w:eastAsia="zh-TW"/>
        </w:rPr>
      </w:pPr>
      <w:r>
        <w:rPr>
          <w:lang w:val="en-US" w:eastAsia="zh-TW"/>
        </w:rPr>
        <w:t xml:space="preserve">Panel </w:t>
      </w:r>
      <w:r w:rsidR="00790E9B">
        <w:rPr>
          <w:lang w:val="en-US" w:eastAsia="zh-TW"/>
        </w:rPr>
        <w:t>definition should be compatible with the Rel-15 status</w:t>
      </w:r>
      <w:r w:rsidR="00607499">
        <w:rPr>
          <w:lang w:val="en-US" w:eastAsia="zh-TW"/>
        </w:rPr>
        <w:t xml:space="preserve"> </w:t>
      </w:r>
      <w:r w:rsidR="00790E9B">
        <w:rPr>
          <w:lang w:val="en-US" w:eastAsia="zh-TW"/>
        </w:rPr>
        <w:t xml:space="preserve">quo. Thus, it is sensible to define a panel based on the antenna elements which are used to form a port. Specifically, for a cross-polarized antenna array as illustrated in </w:t>
      </w:r>
      <w:r w:rsidR="00790E9B">
        <w:rPr>
          <w:lang w:val="en-US" w:eastAsia="zh-TW"/>
        </w:rPr>
        <w:fldChar w:fldCharType="begin"/>
      </w:r>
      <w:r w:rsidR="00790E9B">
        <w:rPr>
          <w:lang w:val="en-US" w:eastAsia="zh-TW"/>
        </w:rPr>
        <w:instrText xml:space="preserve"> REF _Ref4603938 \h </w:instrText>
      </w:r>
      <w:r w:rsidR="009026AE">
        <w:rPr>
          <w:lang w:val="en-US" w:eastAsia="zh-TW"/>
        </w:rPr>
        <w:instrText xml:space="preserve"> \* MERGEFORMAT </w:instrText>
      </w:r>
      <w:r w:rsidR="00790E9B">
        <w:rPr>
          <w:lang w:val="en-US" w:eastAsia="zh-TW"/>
        </w:rPr>
      </w:r>
      <w:r w:rsidR="00790E9B">
        <w:rPr>
          <w:lang w:val="en-US" w:eastAsia="zh-TW"/>
        </w:rPr>
        <w:fldChar w:fldCharType="separate"/>
      </w:r>
      <w:r w:rsidR="00375875">
        <w:t xml:space="preserve">Figure </w:t>
      </w:r>
      <w:r w:rsidR="00375875">
        <w:rPr>
          <w:noProof/>
        </w:rPr>
        <w:t>1</w:t>
      </w:r>
      <w:r w:rsidR="00790E9B">
        <w:rPr>
          <w:lang w:val="en-US" w:eastAsia="zh-TW"/>
        </w:rPr>
        <w:fldChar w:fldCharType="end"/>
      </w:r>
      <w:r w:rsidR="00790E9B">
        <w:rPr>
          <w:lang w:val="en-US" w:eastAsia="zh-TW"/>
        </w:rPr>
        <w:t xml:space="preserve">, we consider it as two independent panels since the co-polarized antenna elements are connected to a common transceiver chain, which </w:t>
      </w:r>
      <w:r w:rsidR="0047641F">
        <w:rPr>
          <w:lang w:val="en-US" w:eastAsia="zh-TW"/>
        </w:rPr>
        <w:t>can be</w:t>
      </w:r>
      <w:r w:rsidR="00790E9B">
        <w:rPr>
          <w:lang w:val="en-US" w:eastAsia="zh-TW"/>
        </w:rPr>
        <w:t xml:space="preserve"> virtualized as an antenna port in the specifications. Apparently, defining the array in </w:t>
      </w:r>
      <w:r w:rsidR="00790E9B">
        <w:rPr>
          <w:lang w:val="en-US" w:eastAsia="zh-TW"/>
        </w:rPr>
        <w:fldChar w:fldCharType="begin"/>
      </w:r>
      <w:r w:rsidR="00790E9B">
        <w:rPr>
          <w:lang w:val="en-US" w:eastAsia="zh-TW"/>
        </w:rPr>
        <w:instrText xml:space="preserve"> REF _Ref4603938 \h </w:instrText>
      </w:r>
      <w:r w:rsidR="009026AE">
        <w:rPr>
          <w:lang w:val="en-US" w:eastAsia="zh-TW"/>
        </w:rPr>
        <w:instrText xml:space="preserve"> \* MERGEFORMAT </w:instrText>
      </w:r>
      <w:r w:rsidR="00790E9B">
        <w:rPr>
          <w:lang w:val="en-US" w:eastAsia="zh-TW"/>
        </w:rPr>
      </w:r>
      <w:r w:rsidR="00790E9B">
        <w:rPr>
          <w:lang w:val="en-US" w:eastAsia="zh-TW"/>
        </w:rPr>
        <w:fldChar w:fldCharType="separate"/>
      </w:r>
      <w:r w:rsidR="00375875">
        <w:t xml:space="preserve">Figure </w:t>
      </w:r>
      <w:r w:rsidR="00375875">
        <w:rPr>
          <w:noProof/>
        </w:rPr>
        <w:t>1</w:t>
      </w:r>
      <w:r w:rsidR="00790E9B">
        <w:rPr>
          <w:lang w:val="en-US" w:eastAsia="zh-TW"/>
        </w:rPr>
        <w:fldChar w:fldCharType="end"/>
      </w:r>
      <w:r w:rsidR="00790E9B">
        <w:rPr>
          <w:lang w:val="en-US" w:eastAsia="zh-TW"/>
        </w:rPr>
        <w:t xml:space="preserve"> as a single panel does not </w:t>
      </w:r>
      <w:r w:rsidR="00790E9B" w:rsidRPr="0023213C">
        <w:rPr>
          <w:noProof/>
          <w:lang w:val="en-US" w:eastAsia="zh-TW"/>
        </w:rPr>
        <w:t>fulfill</w:t>
      </w:r>
      <w:r w:rsidR="00790E9B">
        <w:rPr>
          <w:lang w:val="en-US" w:eastAsia="zh-TW"/>
        </w:rPr>
        <w:t xml:space="preserve"> the maximum potential of the implementation since the two transceivers can be controlled </w:t>
      </w:r>
      <w:r w:rsidR="00790E9B" w:rsidRPr="005D701E">
        <w:rPr>
          <w:noProof/>
          <w:lang w:val="en-US" w:eastAsia="zh-TW"/>
        </w:rPr>
        <w:t>independent</w:t>
      </w:r>
      <w:r w:rsidR="00E510BC" w:rsidRPr="00631D4F">
        <w:rPr>
          <w:noProof/>
          <w:lang w:val="en-US" w:eastAsia="zh-TW"/>
        </w:rPr>
        <w:t>ly</w:t>
      </w:r>
      <w:r w:rsidR="00790E9B">
        <w:rPr>
          <w:lang w:val="en-US" w:eastAsia="zh-TW"/>
        </w:rPr>
        <w:t xml:space="preserve"> to form two beam directions.</w:t>
      </w:r>
    </w:p>
    <w:p w14:paraId="5285BE3D" w14:textId="2DB0F56A" w:rsidR="00790E9B" w:rsidRDefault="000F27B9" w:rsidP="00C371E6">
      <w:pPr>
        <w:snapToGrid w:val="0"/>
        <w:spacing w:after="0"/>
        <w:jc w:val="center"/>
        <w:rPr>
          <w:lang w:val="en-US" w:eastAsia="zh-TW"/>
        </w:rPr>
      </w:pPr>
      <w:r>
        <w:rPr>
          <w:noProof/>
          <w:lang w:val="en-US" w:eastAsia="zh-TW"/>
        </w:rPr>
        <w:drawing>
          <wp:inline distT="0" distB="0" distL="0" distR="0" wp14:anchorId="24F7B6D7" wp14:editId="04DEB82C">
            <wp:extent cx="1286300" cy="153860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9929" cy="1554907"/>
                    </a:xfrm>
                    <a:prstGeom prst="rect">
                      <a:avLst/>
                    </a:prstGeom>
                    <a:noFill/>
                  </pic:spPr>
                </pic:pic>
              </a:graphicData>
            </a:graphic>
          </wp:inline>
        </w:drawing>
      </w:r>
    </w:p>
    <w:p w14:paraId="564310F0" w14:textId="1135A17D" w:rsidR="00AC54BE" w:rsidRDefault="00790E9B" w:rsidP="001D745A">
      <w:pPr>
        <w:pStyle w:val="a3"/>
        <w:spacing w:after="120"/>
      </w:pPr>
      <w:bookmarkStart w:id="3" w:name="_Ref4603938"/>
      <w:r>
        <w:t xml:space="preserve">Figure </w:t>
      </w:r>
      <w:r>
        <w:rPr>
          <w:b w:val="0"/>
          <w:bCs w:val="0"/>
        </w:rPr>
        <w:fldChar w:fldCharType="begin"/>
      </w:r>
      <w:r>
        <w:instrText xml:space="preserve"> SEQ Figure \* ARABIC </w:instrText>
      </w:r>
      <w:r>
        <w:rPr>
          <w:b w:val="0"/>
          <w:bCs w:val="0"/>
        </w:rPr>
        <w:fldChar w:fldCharType="separate"/>
      </w:r>
      <w:r w:rsidR="00375875">
        <w:rPr>
          <w:noProof/>
        </w:rPr>
        <w:t>1</w:t>
      </w:r>
      <w:r>
        <w:rPr>
          <w:b w:val="0"/>
          <w:bCs w:val="0"/>
        </w:rPr>
        <w:fldChar w:fldCharType="end"/>
      </w:r>
      <w:bookmarkEnd w:id="3"/>
      <w:r>
        <w:t>: Illustration of a cross-polarized antenna array</w:t>
      </w:r>
      <w:r w:rsidR="000F27B9">
        <w:t>, with individual transceiver chains connecting to respective co-polarized antenna elements</w:t>
      </w:r>
      <w:r>
        <w:t>.</w:t>
      </w:r>
    </w:p>
    <w:p w14:paraId="69586EED" w14:textId="21158683" w:rsidR="00AC54BE" w:rsidRDefault="00DA3BA6">
      <w:pPr>
        <w:rPr>
          <w:rFonts w:eastAsia="DengXian"/>
        </w:rPr>
      </w:pPr>
      <w:r>
        <w:rPr>
          <w:rFonts w:eastAsia="DengXian"/>
        </w:rPr>
        <w:t>Therefore</w:t>
      </w:r>
      <w:r w:rsidR="00AC54BE">
        <w:rPr>
          <w:rFonts w:eastAsia="DengXian"/>
        </w:rPr>
        <w:t>, we think Opt-1 is a more appropriate candidate. However, Opt-1 in its current form does not differentiate between 1-port and 2-port beam. To clarify this, we</w:t>
      </w:r>
      <w:r>
        <w:rPr>
          <w:rFonts w:eastAsia="DengXian"/>
        </w:rPr>
        <w:t xml:space="preserve"> suggest</w:t>
      </w:r>
      <w:r w:rsidR="00AC54BE">
        <w:rPr>
          <w:rFonts w:eastAsia="DengXian"/>
        </w:rPr>
        <w:t xml:space="preserve"> the beam described in Opt-1 should be clarified as</w:t>
      </w:r>
      <w:r w:rsidR="001159E8">
        <w:rPr>
          <w:rFonts w:eastAsia="DengXian"/>
        </w:rPr>
        <w:t xml:space="preserve"> a</w:t>
      </w:r>
      <w:r w:rsidR="00AC54BE">
        <w:rPr>
          <w:rFonts w:eastAsia="DengXian"/>
        </w:rPr>
        <w:t xml:space="preserve"> 1-port beam.</w:t>
      </w:r>
    </w:p>
    <w:p w14:paraId="3699125F" w14:textId="578B467F" w:rsidR="00AC54BE" w:rsidRPr="001D745A" w:rsidRDefault="00AC54BE" w:rsidP="001D745A">
      <w:pPr>
        <w:pStyle w:val="Observation"/>
        <w:spacing w:after="120"/>
        <w:rPr>
          <w:rFonts w:eastAsia="DengXian"/>
        </w:rPr>
      </w:pPr>
      <w:bookmarkStart w:id="4" w:name="_Ref7785133"/>
      <w:bookmarkStart w:id="5" w:name="_Toc7791021"/>
      <w:r>
        <w:t>Rel-15 UE capable of realizing a 2-port beam is possible to realiz</w:t>
      </w:r>
      <w:r w:rsidR="001159E8">
        <w:t xml:space="preserve">e </w:t>
      </w:r>
      <w:r>
        <w:t xml:space="preserve">two 1-port </w:t>
      </w:r>
      <w:r w:rsidR="00DA3BA6">
        <w:t>beams</w:t>
      </w:r>
      <w:r>
        <w:t xml:space="preserve"> at the same time with UE-specific transmission power/time control.</w:t>
      </w:r>
      <w:bookmarkEnd w:id="4"/>
      <w:bookmarkEnd w:id="5"/>
    </w:p>
    <w:p w14:paraId="2894DA49" w14:textId="4E933E9C" w:rsidR="009154A3" w:rsidRPr="00AC54BE" w:rsidRDefault="009154A3" w:rsidP="001D745A">
      <w:r>
        <w:t>Based on the above observations, we then propose.</w:t>
      </w:r>
    </w:p>
    <w:p w14:paraId="37E1E051" w14:textId="77777777" w:rsidR="00826EDA" w:rsidRPr="00826EDA" w:rsidRDefault="00AC54BE" w:rsidP="00826EDA">
      <w:pPr>
        <w:pStyle w:val="Proposal"/>
        <w:snapToGrid w:val="0"/>
        <w:ind w:left="1310" w:hanging="1310"/>
      </w:pPr>
      <w:bookmarkStart w:id="6" w:name="_Toc4677524"/>
      <w:bookmarkStart w:id="7" w:name="_Toc7785231"/>
      <w:bookmarkStart w:id="8" w:name="_Toc7785303"/>
      <w:bookmarkStart w:id="9" w:name="_Toc7785861"/>
      <w:bookmarkStart w:id="10" w:name="_Toc7786087"/>
      <w:bookmarkStart w:id="11" w:name="_Toc7786347"/>
      <w:bookmarkStart w:id="12" w:name="_Toc7786657"/>
      <w:bookmarkStart w:id="13" w:name="_Toc7786779"/>
      <w:bookmarkStart w:id="14" w:name="_Toc7791076"/>
      <w:bookmarkStart w:id="15" w:name="_Toc7791262"/>
      <w:bookmarkStart w:id="16" w:name="_Toc7791714"/>
      <w:r>
        <w:t>A panel is defined</w:t>
      </w:r>
      <w:r w:rsidR="00EC702E">
        <w:t xml:space="preserve"> as FL Opt-1 candidate, with the following modification</w:t>
      </w:r>
      <w:bookmarkEnd w:id="6"/>
      <w:r w:rsidR="00EC702E">
        <w:t>:</w:t>
      </w:r>
      <w:bookmarkEnd w:id="7"/>
      <w:bookmarkEnd w:id="8"/>
      <w:bookmarkEnd w:id="9"/>
      <w:bookmarkEnd w:id="10"/>
      <w:bookmarkEnd w:id="11"/>
      <w:bookmarkEnd w:id="12"/>
      <w:bookmarkEnd w:id="13"/>
      <w:bookmarkEnd w:id="14"/>
      <w:bookmarkEnd w:id="15"/>
      <w:bookmarkEnd w:id="16"/>
      <w:r w:rsidR="00EC702E">
        <w:t xml:space="preserve"> </w:t>
      </w:r>
      <w:bookmarkStart w:id="17" w:name="_Toc7786348"/>
      <w:bookmarkStart w:id="18" w:name="_Toc7786658"/>
    </w:p>
    <w:p w14:paraId="40D35107" w14:textId="500A5814" w:rsidR="00AC54BE" w:rsidRPr="00EC702E" w:rsidRDefault="00551244" w:rsidP="001D745A">
      <w:pPr>
        <w:pStyle w:val="Proposal"/>
        <w:numPr>
          <w:ilvl w:val="0"/>
          <w:numId w:val="0"/>
        </w:numPr>
        <w:snapToGrid w:val="0"/>
        <w:spacing w:after="120"/>
        <w:ind w:left="1310"/>
      </w:pPr>
      <w:bookmarkStart w:id="19" w:name="_Toc7786780"/>
      <w:bookmarkStart w:id="20" w:name="_Toc7791077"/>
      <w:bookmarkStart w:id="21" w:name="_Toc7791263"/>
      <w:bookmarkStart w:id="22" w:name="_Toc7791467"/>
      <w:bookmarkStart w:id="23" w:name="_Toc7791715"/>
      <w:r w:rsidRPr="00826EDA">
        <w:rPr>
          <w:rFonts w:eastAsiaTheme="minorEastAsia"/>
          <w:szCs w:val="22"/>
        </w:rPr>
        <w:t xml:space="preserve">- </w:t>
      </w:r>
      <w:bookmarkStart w:id="24" w:name="_Toc7785232"/>
      <w:bookmarkStart w:id="25" w:name="_Toc7785304"/>
      <w:bookmarkStart w:id="26" w:name="_Toc7785862"/>
      <w:bookmarkStart w:id="27" w:name="_Toc7786088"/>
      <w:r w:rsidRPr="00826EDA">
        <w:rPr>
          <w:rFonts w:eastAsiaTheme="minorEastAsia"/>
          <w:szCs w:val="22"/>
        </w:rPr>
        <w:t xml:space="preserve"> </w:t>
      </w:r>
      <w:r w:rsidR="00EC702E" w:rsidRPr="00826EDA">
        <w:rPr>
          <w:rFonts w:eastAsiaTheme="minorEastAsia"/>
          <w:szCs w:val="22"/>
        </w:rPr>
        <w:t xml:space="preserve">Opt-1: Unit of antenna group to control </w:t>
      </w:r>
      <w:r w:rsidR="00EC702E" w:rsidRPr="00826EDA">
        <w:rPr>
          <w:rFonts w:eastAsiaTheme="minorEastAsia"/>
          <w:i/>
          <w:szCs w:val="22"/>
        </w:rPr>
        <w:t>1-port</w:t>
      </w:r>
      <w:r w:rsidR="00EC702E" w:rsidRPr="00826EDA">
        <w:rPr>
          <w:rFonts w:eastAsiaTheme="minorEastAsia"/>
          <w:szCs w:val="22"/>
        </w:rPr>
        <w:t xml:space="preserve"> beam independently</w:t>
      </w:r>
      <w:bookmarkEnd w:id="17"/>
      <w:bookmarkEnd w:id="18"/>
      <w:bookmarkEnd w:id="19"/>
      <w:bookmarkEnd w:id="20"/>
      <w:bookmarkEnd w:id="21"/>
      <w:bookmarkEnd w:id="22"/>
      <w:bookmarkEnd w:id="23"/>
      <w:bookmarkEnd w:id="24"/>
      <w:bookmarkEnd w:id="25"/>
      <w:bookmarkEnd w:id="26"/>
      <w:bookmarkEnd w:id="27"/>
    </w:p>
    <w:p w14:paraId="48036457" w14:textId="0F350159" w:rsidR="00B47132" w:rsidRPr="00B47132" w:rsidRDefault="00975C0A" w:rsidP="00631D4F">
      <w:pPr>
        <w:pStyle w:val="2"/>
        <w:snapToGrid w:val="0"/>
        <w:jc w:val="both"/>
      </w:pPr>
      <w:r>
        <w:t>Fast panel switch control based on MPUE-Assumption3</w:t>
      </w:r>
    </w:p>
    <w:p w14:paraId="56782E7A" w14:textId="10A8FC10" w:rsidR="003A4185" w:rsidRDefault="003A4185">
      <w:pPr>
        <w:snapToGrid w:val="0"/>
        <w:rPr>
          <w:rFonts w:cstheme="minorHAnsi"/>
          <w:lang w:val="en-US" w:eastAsia="zh-TW"/>
        </w:rPr>
      </w:pPr>
      <w:r>
        <w:rPr>
          <w:lang w:val="en-US" w:eastAsia="zh-TW"/>
        </w:rPr>
        <w:t xml:space="preserve">In Xi’an meeting, a note under MPUE-Asumption3 agreement is provided as </w:t>
      </w:r>
      <w:r w:rsidRPr="003A4185">
        <w:rPr>
          <w:rFonts w:cstheme="minorHAnsi"/>
          <w:lang w:val="en-US" w:eastAsia="zh-TW"/>
        </w:rPr>
        <w:t>“</w:t>
      </w:r>
      <w:r w:rsidRPr="003A4185">
        <w:rPr>
          <w:rFonts w:cstheme="minorHAnsi"/>
          <w:i/>
          <w:szCs w:val="22"/>
        </w:rPr>
        <w:t>Note: UE can control the panel activation/deactivation</w:t>
      </w:r>
      <w:r w:rsidRPr="003A4185">
        <w:rPr>
          <w:rFonts w:cstheme="minorHAnsi"/>
          <w:lang w:val="en-US" w:eastAsia="zh-TW"/>
        </w:rPr>
        <w:t>”</w:t>
      </w:r>
      <w:r>
        <w:rPr>
          <w:rFonts w:cstheme="minorHAnsi"/>
          <w:lang w:val="en-US" w:eastAsia="zh-TW"/>
        </w:rPr>
        <w:t>. To fulfill th</w:t>
      </w:r>
      <w:r w:rsidR="00EA1BFA">
        <w:rPr>
          <w:rFonts w:cstheme="minorHAnsi"/>
          <w:lang w:val="en-US" w:eastAsia="zh-TW"/>
        </w:rPr>
        <w:t>e description from the</w:t>
      </w:r>
      <w:r>
        <w:rPr>
          <w:rFonts w:cstheme="minorHAnsi"/>
          <w:lang w:val="en-US" w:eastAsia="zh-TW"/>
        </w:rPr>
        <w:t xml:space="preserve"> note and</w:t>
      </w:r>
      <w:r w:rsidR="00EA1BFA">
        <w:rPr>
          <w:rFonts w:cstheme="minorHAnsi"/>
          <w:lang w:val="en-US" w:eastAsia="zh-TW"/>
        </w:rPr>
        <w:t>,</w:t>
      </w:r>
      <w:r>
        <w:rPr>
          <w:rFonts w:cstheme="minorHAnsi"/>
          <w:lang w:val="en-US" w:eastAsia="zh-TW"/>
        </w:rPr>
        <w:t xml:space="preserve"> at the same time to </w:t>
      </w:r>
      <w:r w:rsidR="00EA1BFA">
        <w:rPr>
          <w:rFonts w:cstheme="minorHAnsi"/>
          <w:lang w:val="en-US" w:eastAsia="zh-TW"/>
        </w:rPr>
        <w:t xml:space="preserve">reach common understanding on active UE panels available for NW selection/indication, the following signaling capability from </w:t>
      </w:r>
      <w:proofErr w:type="spellStart"/>
      <w:r w:rsidR="00EA1BFA">
        <w:rPr>
          <w:rFonts w:cstheme="minorHAnsi"/>
          <w:lang w:val="en-US" w:eastAsia="zh-TW"/>
        </w:rPr>
        <w:t>gNB</w:t>
      </w:r>
      <w:proofErr w:type="spellEnd"/>
      <w:r w:rsidR="00EA1BFA">
        <w:rPr>
          <w:rFonts w:cstheme="minorHAnsi"/>
          <w:lang w:val="en-US" w:eastAsia="zh-TW"/>
        </w:rPr>
        <w:t>/UE is needed:</w:t>
      </w:r>
    </w:p>
    <w:p w14:paraId="329F8341" w14:textId="77777777" w:rsidR="00EA1BFA" w:rsidRPr="00EA1BFA" w:rsidRDefault="00EA1BFA" w:rsidP="00EA1BFA">
      <w:pPr>
        <w:pStyle w:val="a6"/>
        <w:numPr>
          <w:ilvl w:val="0"/>
          <w:numId w:val="34"/>
        </w:numPr>
        <w:snapToGrid w:val="0"/>
        <w:ind w:left="340" w:hanging="340"/>
        <w:rPr>
          <w:rFonts w:eastAsia="DengXian"/>
          <w:lang w:val="en-US"/>
        </w:rPr>
      </w:pPr>
      <w:r>
        <w:rPr>
          <w:rFonts w:eastAsiaTheme="minorEastAsia"/>
          <w:lang w:val="en-US" w:eastAsia="zh-TW"/>
        </w:rPr>
        <w:t>NW signaling</w:t>
      </w:r>
    </w:p>
    <w:p w14:paraId="097177D5" w14:textId="78B30624" w:rsidR="00EA1BFA" w:rsidRPr="00EA1BFA" w:rsidRDefault="00EA1BFA" w:rsidP="00EA1BFA">
      <w:pPr>
        <w:pStyle w:val="a6"/>
        <w:numPr>
          <w:ilvl w:val="1"/>
          <w:numId w:val="34"/>
        </w:numPr>
        <w:snapToGrid w:val="0"/>
        <w:ind w:left="822" w:hanging="482"/>
        <w:rPr>
          <w:rFonts w:eastAsia="DengXian"/>
          <w:lang w:val="en-US"/>
        </w:rPr>
      </w:pPr>
      <w:r>
        <w:rPr>
          <w:rFonts w:eastAsiaTheme="minorEastAsia"/>
          <w:lang w:val="en-US" w:eastAsia="zh-TW"/>
        </w:rPr>
        <w:t>indication to select UL transmission panel from currently active panels</w:t>
      </w:r>
    </w:p>
    <w:p w14:paraId="06FF85CC" w14:textId="17B4E9D5" w:rsidR="00EA1BFA" w:rsidRPr="00EA1BFA" w:rsidRDefault="00EA1BFA" w:rsidP="00EA1BFA">
      <w:pPr>
        <w:pStyle w:val="a6"/>
        <w:numPr>
          <w:ilvl w:val="1"/>
          <w:numId w:val="34"/>
        </w:numPr>
        <w:snapToGrid w:val="0"/>
        <w:ind w:left="822" w:hanging="482"/>
        <w:rPr>
          <w:rFonts w:eastAsia="DengXian"/>
          <w:lang w:val="en-US"/>
        </w:rPr>
      </w:pPr>
      <w:r>
        <w:rPr>
          <w:rFonts w:eastAsiaTheme="minorEastAsia"/>
          <w:lang w:val="en-US" w:eastAsia="zh-TW"/>
        </w:rPr>
        <w:t xml:space="preserve">indication to request </w:t>
      </w:r>
      <w:proofErr w:type="gramStart"/>
      <w:r w:rsidR="00CF07B2">
        <w:rPr>
          <w:rFonts w:eastAsiaTheme="minorEastAsia"/>
          <w:lang w:val="en-US" w:eastAsia="zh-TW"/>
        </w:rPr>
        <w:t>a</w:t>
      </w:r>
      <w:r>
        <w:rPr>
          <w:rFonts w:eastAsiaTheme="minorEastAsia"/>
          <w:lang w:val="en-US" w:eastAsia="zh-TW"/>
        </w:rPr>
        <w:t xml:space="preserve"> number of</w:t>
      </w:r>
      <w:proofErr w:type="gramEnd"/>
      <w:r>
        <w:rPr>
          <w:rFonts w:eastAsiaTheme="minorEastAsia"/>
          <w:lang w:val="en-US" w:eastAsia="zh-TW"/>
        </w:rPr>
        <w:t xml:space="preserve"> panels to be activated</w:t>
      </w:r>
      <w:r w:rsidR="00DA3BA6">
        <w:rPr>
          <w:rFonts w:eastAsiaTheme="minorEastAsia"/>
          <w:lang w:val="en-US" w:eastAsia="zh-TW"/>
        </w:rPr>
        <w:t>/deactivated</w:t>
      </w:r>
      <w:r>
        <w:rPr>
          <w:rFonts w:eastAsiaTheme="minorEastAsia"/>
          <w:lang w:val="en-US" w:eastAsia="zh-TW"/>
        </w:rPr>
        <w:t xml:space="preserve"> based on UE capability</w:t>
      </w:r>
    </w:p>
    <w:p w14:paraId="16009083" w14:textId="392184AB" w:rsidR="00EA1BFA" w:rsidRPr="00EA1BFA" w:rsidRDefault="00EA1BFA" w:rsidP="00EA1BFA">
      <w:pPr>
        <w:pStyle w:val="a6"/>
        <w:numPr>
          <w:ilvl w:val="0"/>
          <w:numId w:val="34"/>
        </w:numPr>
        <w:snapToGrid w:val="0"/>
        <w:ind w:left="340" w:hanging="340"/>
        <w:rPr>
          <w:rFonts w:eastAsia="DengXian"/>
          <w:lang w:val="en-US"/>
        </w:rPr>
      </w:pPr>
      <w:r>
        <w:rPr>
          <w:rFonts w:eastAsiaTheme="minorEastAsia" w:hint="eastAsia"/>
          <w:lang w:val="en-US" w:eastAsia="zh-TW"/>
        </w:rPr>
        <w:t>U</w:t>
      </w:r>
      <w:r>
        <w:rPr>
          <w:rFonts w:eastAsiaTheme="minorEastAsia"/>
          <w:lang w:val="en-US" w:eastAsia="zh-TW"/>
        </w:rPr>
        <w:t>E reporting</w:t>
      </w:r>
    </w:p>
    <w:p w14:paraId="054184E6" w14:textId="1C360ADB" w:rsidR="00EA1BFA" w:rsidRPr="00EA1BFA" w:rsidRDefault="00EA1BFA" w:rsidP="00EA1BFA">
      <w:pPr>
        <w:pStyle w:val="a6"/>
        <w:numPr>
          <w:ilvl w:val="1"/>
          <w:numId w:val="34"/>
        </w:numPr>
        <w:snapToGrid w:val="0"/>
        <w:ind w:left="822" w:hanging="482"/>
        <w:rPr>
          <w:rFonts w:eastAsiaTheme="minorEastAsia"/>
          <w:lang w:val="en-US" w:eastAsia="zh-TW"/>
        </w:rPr>
      </w:pPr>
      <w:r w:rsidRPr="00EA1BFA">
        <w:rPr>
          <w:rFonts w:eastAsiaTheme="minorEastAsia"/>
          <w:lang w:val="en-US" w:eastAsia="zh-TW"/>
        </w:rPr>
        <w:t>Report to indicate information of currently activated panels</w:t>
      </w:r>
    </w:p>
    <w:p w14:paraId="5BD7D8BD" w14:textId="22E6F91A" w:rsidR="007C10BC" w:rsidRPr="00975C0A" w:rsidRDefault="00975C0A" w:rsidP="00631D4F">
      <w:pPr>
        <w:pStyle w:val="Proposal"/>
        <w:rPr>
          <w:rFonts w:eastAsia="DengXian"/>
          <w:noProof/>
        </w:rPr>
      </w:pPr>
      <w:bookmarkStart w:id="28" w:name="_Toc7785233"/>
      <w:bookmarkStart w:id="29" w:name="_Toc7785305"/>
      <w:bookmarkStart w:id="30" w:name="_Toc7785863"/>
      <w:bookmarkStart w:id="31" w:name="_Toc7786089"/>
      <w:bookmarkStart w:id="32" w:name="_Toc7786349"/>
      <w:bookmarkStart w:id="33" w:name="_Toc7786659"/>
      <w:bookmarkStart w:id="34" w:name="_Toc7786781"/>
      <w:bookmarkStart w:id="35" w:name="_Toc7791078"/>
      <w:bookmarkStart w:id="36" w:name="_Toc7791264"/>
      <w:bookmarkStart w:id="37" w:name="_Toc7791716"/>
      <w:bookmarkStart w:id="38" w:name="_Hlk7791848"/>
      <w:r>
        <w:t>To support MPUE-Assumption3 for fast panel switch operation, the following signalling is supported</w:t>
      </w:r>
      <w:bookmarkEnd w:id="28"/>
      <w:bookmarkEnd w:id="29"/>
      <w:bookmarkEnd w:id="30"/>
      <w:bookmarkEnd w:id="31"/>
      <w:bookmarkEnd w:id="32"/>
      <w:bookmarkEnd w:id="33"/>
      <w:bookmarkEnd w:id="34"/>
      <w:bookmarkEnd w:id="35"/>
      <w:bookmarkEnd w:id="36"/>
      <w:bookmarkEnd w:id="37"/>
    </w:p>
    <w:p w14:paraId="30BB29B9" w14:textId="08B802EE" w:rsidR="00975C0A" w:rsidRPr="009D6365" w:rsidRDefault="00975C0A" w:rsidP="00375875">
      <w:pPr>
        <w:pStyle w:val="Proposal"/>
        <w:numPr>
          <w:ilvl w:val="0"/>
          <w:numId w:val="34"/>
        </w:numPr>
        <w:rPr>
          <w:rFonts w:eastAsia="DengXian"/>
          <w:lang w:val="en-US" w:eastAsia="ja-JP"/>
        </w:rPr>
      </w:pPr>
      <w:bookmarkStart w:id="39" w:name="_Toc7786350"/>
      <w:bookmarkStart w:id="40" w:name="_Toc7786660"/>
      <w:bookmarkStart w:id="41" w:name="_Toc7786782"/>
      <w:bookmarkStart w:id="42" w:name="_Toc7785234"/>
      <w:bookmarkStart w:id="43" w:name="_Toc7785306"/>
      <w:bookmarkStart w:id="44" w:name="_Toc7785864"/>
      <w:bookmarkStart w:id="45" w:name="_Toc7786090"/>
      <w:bookmarkStart w:id="46" w:name="_Toc7791079"/>
      <w:bookmarkStart w:id="47" w:name="_Toc7791265"/>
      <w:bookmarkStart w:id="48" w:name="_Toc7791469"/>
      <w:bookmarkStart w:id="49" w:name="_Toc7791717"/>
      <w:r>
        <w:rPr>
          <w:rFonts w:eastAsiaTheme="minorEastAsia"/>
          <w:lang w:val="en-US" w:eastAsia="zh-TW"/>
        </w:rPr>
        <w:t>NW signaling</w:t>
      </w:r>
      <w:bookmarkEnd w:id="39"/>
      <w:bookmarkEnd w:id="40"/>
      <w:bookmarkEnd w:id="41"/>
      <w:bookmarkEnd w:id="42"/>
      <w:bookmarkEnd w:id="43"/>
      <w:bookmarkEnd w:id="44"/>
      <w:bookmarkEnd w:id="45"/>
      <w:bookmarkEnd w:id="46"/>
      <w:bookmarkEnd w:id="47"/>
      <w:bookmarkEnd w:id="48"/>
      <w:bookmarkEnd w:id="49"/>
    </w:p>
    <w:p w14:paraId="1FBEFA17" w14:textId="6C70F380" w:rsidR="009D6365" w:rsidRDefault="00551244" w:rsidP="00551244">
      <w:pPr>
        <w:pStyle w:val="Proposal"/>
        <w:numPr>
          <w:ilvl w:val="0"/>
          <w:numId w:val="0"/>
        </w:numPr>
        <w:snapToGrid w:val="0"/>
        <w:ind w:left="1304" w:hanging="1304"/>
        <w:rPr>
          <w:rFonts w:eastAsiaTheme="minorEastAsia"/>
          <w:lang w:val="en-US" w:eastAsia="zh-TW"/>
        </w:rPr>
      </w:pPr>
      <w:bookmarkStart w:id="50" w:name="_Toc7785307"/>
      <w:bookmarkStart w:id="51" w:name="_Toc7785865"/>
      <w:bookmarkStart w:id="52" w:name="_Toc7786091"/>
      <w:r>
        <w:rPr>
          <w:rFonts w:eastAsiaTheme="minorEastAsia"/>
          <w:lang w:val="en-US" w:eastAsia="zh-TW"/>
        </w:rPr>
        <w:tab/>
      </w:r>
      <w:r>
        <w:rPr>
          <w:rFonts w:eastAsiaTheme="minorEastAsia"/>
          <w:lang w:val="en-US" w:eastAsia="zh-TW"/>
        </w:rPr>
        <w:tab/>
      </w:r>
      <w:bookmarkStart w:id="53" w:name="_Toc7786351"/>
      <w:bookmarkStart w:id="54" w:name="_Toc7786661"/>
      <w:bookmarkStart w:id="55" w:name="_Toc7786783"/>
      <w:bookmarkStart w:id="56" w:name="_Toc7791080"/>
      <w:bookmarkStart w:id="57" w:name="_Toc7791266"/>
      <w:bookmarkStart w:id="58" w:name="_Toc7791470"/>
      <w:bookmarkStart w:id="59" w:name="_Toc7791718"/>
      <w:r>
        <w:rPr>
          <w:rFonts w:eastAsiaTheme="minorEastAsia"/>
          <w:lang w:val="en-US" w:eastAsia="zh-TW"/>
        </w:rPr>
        <w:t xml:space="preserve">-  </w:t>
      </w:r>
      <w:r w:rsidR="009D6365" w:rsidRPr="009D6365">
        <w:rPr>
          <w:rFonts w:eastAsiaTheme="minorEastAsia"/>
          <w:lang w:val="en-US" w:eastAsia="zh-TW"/>
        </w:rPr>
        <w:t>indication to select UL transmission panel from currently active panels</w:t>
      </w:r>
      <w:bookmarkEnd w:id="50"/>
      <w:bookmarkEnd w:id="51"/>
      <w:bookmarkEnd w:id="52"/>
      <w:bookmarkEnd w:id="53"/>
      <w:bookmarkEnd w:id="54"/>
      <w:bookmarkEnd w:id="55"/>
      <w:bookmarkEnd w:id="56"/>
      <w:bookmarkEnd w:id="57"/>
      <w:bookmarkEnd w:id="58"/>
      <w:bookmarkEnd w:id="59"/>
    </w:p>
    <w:p w14:paraId="0523FE0E" w14:textId="02367D19" w:rsidR="00975C0A" w:rsidRPr="009D6365" w:rsidRDefault="00551244" w:rsidP="00551244">
      <w:pPr>
        <w:pStyle w:val="Proposal"/>
        <w:numPr>
          <w:ilvl w:val="0"/>
          <w:numId w:val="0"/>
        </w:numPr>
        <w:snapToGrid w:val="0"/>
        <w:ind w:left="1304" w:hanging="1304"/>
        <w:rPr>
          <w:rFonts w:eastAsiaTheme="minorEastAsia"/>
          <w:lang w:val="en-US" w:eastAsia="zh-TW"/>
        </w:rPr>
      </w:pPr>
      <w:bookmarkStart w:id="60" w:name="_Toc7785308"/>
      <w:bookmarkStart w:id="61" w:name="_Toc7785866"/>
      <w:bookmarkStart w:id="62" w:name="_Toc7786092"/>
      <w:r>
        <w:rPr>
          <w:rFonts w:eastAsiaTheme="minorEastAsia"/>
          <w:lang w:val="en-US" w:eastAsia="zh-TW"/>
        </w:rPr>
        <w:tab/>
      </w:r>
      <w:r>
        <w:rPr>
          <w:rFonts w:eastAsiaTheme="minorEastAsia"/>
          <w:lang w:val="en-US" w:eastAsia="zh-TW"/>
        </w:rPr>
        <w:tab/>
      </w:r>
      <w:bookmarkStart w:id="63" w:name="_Toc7786352"/>
      <w:bookmarkStart w:id="64" w:name="_Toc7786662"/>
      <w:bookmarkStart w:id="65" w:name="_Toc7786784"/>
      <w:bookmarkStart w:id="66" w:name="_Toc7791081"/>
      <w:bookmarkStart w:id="67" w:name="_Toc7791267"/>
      <w:bookmarkStart w:id="68" w:name="_Toc7791471"/>
      <w:bookmarkStart w:id="69" w:name="_Toc7791719"/>
      <w:r>
        <w:rPr>
          <w:rFonts w:eastAsiaTheme="minorEastAsia"/>
          <w:lang w:val="en-US" w:eastAsia="zh-TW"/>
        </w:rPr>
        <w:t xml:space="preserve">-  </w:t>
      </w:r>
      <w:r w:rsidR="00975C0A" w:rsidRPr="009D6365">
        <w:rPr>
          <w:rFonts w:eastAsiaTheme="minorEastAsia"/>
          <w:lang w:val="en-US" w:eastAsia="zh-TW"/>
        </w:rPr>
        <w:t xml:space="preserve">indication to request </w:t>
      </w:r>
      <w:proofErr w:type="gramStart"/>
      <w:r w:rsidR="00975C0A" w:rsidRPr="009D6365">
        <w:rPr>
          <w:rFonts w:eastAsiaTheme="minorEastAsia"/>
          <w:lang w:val="en-US" w:eastAsia="zh-TW"/>
        </w:rPr>
        <w:t>a number of</w:t>
      </w:r>
      <w:proofErr w:type="gramEnd"/>
      <w:r w:rsidR="00975C0A" w:rsidRPr="009D6365">
        <w:rPr>
          <w:rFonts w:eastAsiaTheme="minorEastAsia"/>
          <w:lang w:val="en-US" w:eastAsia="zh-TW"/>
        </w:rPr>
        <w:t xml:space="preserve"> panels to be activated</w:t>
      </w:r>
      <w:r w:rsidR="00DA3BA6" w:rsidRPr="009D6365">
        <w:rPr>
          <w:rFonts w:eastAsiaTheme="minorEastAsia"/>
          <w:lang w:val="en-US" w:eastAsia="zh-TW"/>
        </w:rPr>
        <w:t>/deactivated</w:t>
      </w:r>
      <w:r w:rsidR="00975C0A" w:rsidRPr="009D6365">
        <w:rPr>
          <w:rFonts w:eastAsiaTheme="minorEastAsia"/>
          <w:lang w:val="en-US" w:eastAsia="zh-TW"/>
        </w:rPr>
        <w:t xml:space="preserve"> based on UE capability</w:t>
      </w:r>
      <w:bookmarkEnd w:id="60"/>
      <w:bookmarkEnd w:id="61"/>
      <w:bookmarkEnd w:id="62"/>
      <w:bookmarkEnd w:id="63"/>
      <w:bookmarkEnd w:id="64"/>
      <w:bookmarkEnd w:id="65"/>
      <w:bookmarkEnd w:id="66"/>
      <w:bookmarkEnd w:id="67"/>
      <w:bookmarkEnd w:id="68"/>
      <w:bookmarkEnd w:id="69"/>
    </w:p>
    <w:p w14:paraId="743F3391" w14:textId="69D14663" w:rsidR="009D6365" w:rsidRDefault="00551244" w:rsidP="00551244">
      <w:pPr>
        <w:pStyle w:val="Proposal"/>
        <w:numPr>
          <w:ilvl w:val="0"/>
          <w:numId w:val="0"/>
        </w:numPr>
        <w:ind w:left="1304" w:hanging="1304"/>
        <w:rPr>
          <w:rFonts w:eastAsiaTheme="minorEastAsia"/>
          <w:lang w:val="en-US" w:eastAsia="zh-TW"/>
        </w:rPr>
      </w:pPr>
      <w:bookmarkStart w:id="70" w:name="_Toc7785235"/>
      <w:bookmarkStart w:id="71" w:name="_Toc7785309"/>
      <w:bookmarkStart w:id="72" w:name="_Toc7785867"/>
      <w:bookmarkStart w:id="73" w:name="_Toc7786093"/>
      <w:r>
        <w:rPr>
          <w:rFonts w:eastAsiaTheme="minorEastAsia"/>
          <w:lang w:val="en-US" w:eastAsia="zh-TW"/>
        </w:rPr>
        <w:tab/>
      </w:r>
      <w:bookmarkStart w:id="74" w:name="_Toc7786353"/>
      <w:bookmarkStart w:id="75" w:name="_Toc7786663"/>
      <w:bookmarkStart w:id="76" w:name="_Toc7786785"/>
      <w:bookmarkStart w:id="77" w:name="_Toc7791082"/>
      <w:bookmarkStart w:id="78" w:name="_Toc7791268"/>
      <w:bookmarkStart w:id="79" w:name="_Toc7791472"/>
      <w:bookmarkStart w:id="80" w:name="_Toc7791720"/>
      <w:r>
        <w:rPr>
          <w:rFonts w:eastAsiaTheme="minorEastAsia"/>
          <w:lang w:val="en-US" w:eastAsia="zh-TW"/>
        </w:rPr>
        <w:t xml:space="preserve">-  </w:t>
      </w:r>
      <w:r w:rsidR="00975C0A" w:rsidRPr="009D6365">
        <w:rPr>
          <w:rFonts w:eastAsiaTheme="minorEastAsia" w:hint="eastAsia"/>
          <w:lang w:val="en-US" w:eastAsia="zh-TW"/>
        </w:rPr>
        <w:t>U</w:t>
      </w:r>
      <w:r w:rsidR="00975C0A" w:rsidRPr="009D6365">
        <w:rPr>
          <w:rFonts w:eastAsiaTheme="minorEastAsia"/>
          <w:lang w:val="en-US" w:eastAsia="zh-TW"/>
        </w:rPr>
        <w:t>E reporting</w:t>
      </w:r>
      <w:bookmarkEnd w:id="70"/>
      <w:bookmarkEnd w:id="71"/>
      <w:bookmarkEnd w:id="72"/>
      <w:bookmarkEnd w:id="73"/>
      <w:bookmarkEnd w:id="74"/>
      <w:bookmarkEnd w:id="75"/>
      <w:bookmarkEnd w:id="76"/>
      <w:bookmarkEnd w:id="77"/>
      <w:bookmarkEnd w:id="78"/>
      <w:bookmarkEnd w:id="79"/>
      <w:bookmarkEnd w:id="80"/>
    </w:p>
    <w:p w14:paraId="3D8D8743" w14:textId="63B56A33" w:rsidR="00975C0A" w:rsidRPr="009D6365" w:rsidRDefault="00551244" w:rsidP="00551244">
      <w:pPr>
        <w:pStyle w:val="Proposal"/>
        <w:numPr>
          <w:ilvl w:val="0"/>
          <w:numId w:val="0"/>
        </w:numPr>
        <w:snapToGrid w:val="0"/>
        <w:ind w:left="1304" w:hanging="1304"/>
        <w:rPr>
          <w:rFonts w:eastAsiaTheme="minorEastAsia"/>
          <w:lang w:val="en-US" w:eastAsia="zh-TW"/>
        </w:rPr>
      </w:pPr>
      <w:bookmarkStart w:id="81" w:name="_Toc7785310"/>
      <w:bookmarkStart w:id="82" w:name="_Toc7785868"/>
      <w:bookmarkStart w:id="83" w:name="_Toc7786094"/>
      <w:r>
        <w:rPr>
          <w:rFonts w:eastAsiaTheme="minorEastAsia"/>
          <w:lang w:val="en-US" w:eastAsia="zh-TW"/>
        </w:rPr>
        <w:tab/>
      </w:r>
      <w:r>
        <w:rPr>
          <w:rFonts w:eastAsiaTheme="minorEastAsia"/>
          <w:lang w:val="en-US" w:eastAsia="zh-TW"/>
        </w:rPr>
        <w:tab/>
      </w:r>
      <w:bookmarkStart w:id="84" w:name="_Toc7786354"/>
      <w:bookmarkStart w:id="85" w:name="_Toc7786664"/>
      <w:bookmarkStart w:id="86" w:name="_Toc7786786"/>
      <w:bookmarkStart w:id="87" w:name="_Toc7791083"/>
      <w:bookmarkStart w:id="88" w:name="_Toc7791269"/>
      <w:bookmarkStart w:id="89" w:name="_Toc7791473"/>
      <w:bookmarkStart w:id="90" w:name="_Toc7791721"/>
      <w:r>
        <w:rPr>
          <w:rFonts w:eastAsiaTheme="minorEastAsia"/>
          <w:lang w:val="en-US" w:eastAsia="zh-TW"/>
        </w:rPr>
        <w:t xml:space="preserve">-  </w:t>
      </w:r>
      <w:r w:rsidR="00975C0A" w:rsidRPr="009D6365">
        <w:rPr>
          <w:rFonts w:eastAsiaTheme="minorEastAsia"/>
          <w:lang w:val="en-US" w:eastAsia="zh-TW"/>
        </w:rPr>
        <w:t>Report to indicate information of currently activated panels</w:t>
      </w:r>
      <w:bookmarkEnd w:id="81"/>
      <w:bookmarkEnd w:id="82"/>
      <w:bookmarkEnd w:id="83"/>
      <w:bookmarkEnd w:id="84"/>
      <w:bookmarkEnd w:id="85"/>
      <w:bookmarkEnd w:id="86"/>
      <w:bookmarkEnd w:id="87"/>
      <w:bookmarkEnd w:id="88"/>
      <w:bookmarkEnd w:id="89"/>
      <w:bookmarkEnd w:id="90"/>
    </w:p>
    <w:bookmarkEnd w:id="38"/>
    <w:p w14:paraId="43FD0AB3" w14:textId="16DAB460" w:rsidR="00975C0A" w:rsidRPr="00F677A8" w:rsidRDefault="00F677A8" w:rsidP="00F677A8">
      <w:pPr>
        <w:pStyle w:val="2"/>
        <w:snapToGrid w:val="0"/>
        <w:jc w:val="both"/>
      </w:pPr>
      <w:r>
        <w:lastRenderedPageBreak/>
        <w:t>Panel ID</w:t>
      </w:r>
    </w:p>
    <w:p w14:paraId="43B3B8C0" w14:textId="0D6D6DFD" w:rsidR="00AA0DFB" w:rsidRPr="00D61095" w:rsidRDefault="00AA0DFB" w:rsidP="00AA0DFB">
      <w:r w:rsidRPr="00D61095">
        <w:t>Per</w:t>
      </w:r>
      <w:r w:rsidRPr="00D61095">
        <w:rPr>
          <w:rFonts w:cstheme="minorHAnsi"/>
        </w:rPr>
        <w:t xml:space="preserve"> RAN</w:t>
      </w:r>
      <w:r w:rsidRPr="00D61095">
        <w:rPr>
          <w:rFonts w:cstheme="minorHAnsi" w:hint="eastAsia"/>
          <w:lang w:eastAsia="zh-TW"/>
        </w:rPr>
        <w:t>1</w:t>
      </w:r>
      <w:r w:rsidRPr="00D61095">
        <w:rPr>
          <w:rFonts w:cstheme="minorHAnsi"/>
        </w:rPr>
        <w:t xml:space="preserve">#95 meeting, the identifier </w:t>
      </w:r>
      <w:r w:rsidR="00DA3BA6">
        <w:rPr>
          <w:rFonts w:cstheme="minorHAnsi"/>
        </w:rPr>
        <w:t>(</w:t>
      </w:r>
      <w:r w:rsidRPr="00D61095">
        <w:rPr>
          <w:rFonts w:cstheme="minorHAnsi"/>
        </w:rPr>
        <w:t>ID</w:t>
      </w:r>
      <w:r w:rsidR="00DA3BA6">
        <w:rPr>
          <w:rFonts w:cstheme="minorHAnsi"/>
        </w:rPr>
        <w:t>)</w:t>
      </w:r>
      <w:r w:rsidRPr="00D61095">
        <w:rPr>
          <w:rFonts w:cstheme="minorHAnsi"/>
        </w:rPr>
        <w:t>, for indicating panel-specific UL transmission is agreed to be used. The purpose of the panel-specific ID lies in</w:t>
      </w:r>
      <w:r w:rsidRPr="00D61095">
        <w:t xml:space="preserve"> </w:t>
      </w:r>
      <w:r w:rsidRPr="00D61095">
        <w:rPr>
          <w:rFonts w:cstheme="minorHAnsi"/>
        </w:rPr>
        <w:t xml:space="preserve">supporting </w:t>
      </w:r>
      <w:r w:rsidR="00DA3BA6">
        <w:rPr>
          <w:rFonts w:cstheme="minorHAnsi"/>
        </w:rPr>
        <w:t>harmonized understanding</w:t>
      </w:r>
      <w:r w:rsidRPr="00D61095">
        <w:rPr>
          <w:rFonts w:cstheme="minorHAnsi"/>
        </w:rPr>
        <w:t xml:space="preserve"> between </w:t>
      </w:r>
      <w:proofErr w:type="spellStart"/>
      <w:r w:rsidRPr="00D61095">
        <w:rPr>
          <w:rFonts w:cstheme="minorHAnsi"/>
        </w:rPr>
        <w:t>gNB</w:t>
      </w:r>
      <w:proofErr w:type="spellEnd"/>
      <w:r w:rsidRPr="00D61095">
        <w:rPr>
          <w:rFonts w:cstheme="minorHAnsi"/>
        </w:rPr>
        <w:t xml:space="preserve"> and UE about UE’s panel usage so that e.g., </w:t>
      </w:r>
      <w:proofErr w:type="spellStart"/>
      <w:r w:rsidRPr="00D61095">
        <w:rPr>
          <w:rFonts w:cstheme="minorHAnsi"/>
        </w:rPr>
        <w:t>gNB</w:t>
      </w:r>
      <w:proofErr w:type="spellEnd"/>
      <w:r w:rsidRPr="00D61095">
        <w:rPr>
          <w:rFonts w:cstheme="minorHAnsi"/>
        </w:rPr>
        <w:t xml:space="preserve"> </w:t>
      </w:r>
      <w:proofErr w:type="gramStart"/>
      <w:r w:rsidRPr="00D61095">
        <w:rPr>
          <w:rFonts w:cstheme="minorHAnsi"/>
        </w:rPr>
        <w:t xml:space="preserve">is </w:t>
      </w:r>
      <w:r w:rsidR="00DA3BA6">
        <w:rPr>
          <w:rFonts w:cstheme="minorHAnsi"/>
        </w:rPr>
        <w:t>able</w:t>
      </w:r>
      <w:r w:rsidRPr="00D61095">
        <w:rPr>
          <w:rFonts w:cstheme="minorHAnsi"/>
        </w:rPr>
        <w:t xml:space="preserve"> to</w:t>
      </w:r>
      <w:proofErr w:type="gramEnd"/>
      <w:r w:rsidRPr="00D61095">
        <w:rPr>
          <w:rFonts w:cstheme="minorHAnsi"/>
        </w:rPr>
        <w:t xml:space="preserve"> control UE panel </w:t>
      </w:r>
      <w:r w:rsidR="00DA3BA6">
        <w:rPr>
          <w:rFonts w:cstheme="minorHAnsi"/>
        </w:rPr>
        <w:t>based on its</w:t>
      </w:r>
      <w:r w:rsidRPr="00D61095">
        <w:rPr>
          <w:rFonts w:cstheme="minorHAnsi"/>
        </w:rPr>
        <w:t xml:space="preserve"> scheduling consideration. </w:t>
      </w:r>
      <w:r w:rsidRPr="00D61095">
        <w:t xml:space="preserve">In addition, the motivation for UE reporting panel information lies in improving robustness and increasing efficiency of UL transmission. As a result, grouping of RS resource(s) or beam(s) per panel can provide better information to the </w:t>
      </w:r>
      <w:proofErr w:type="spellStart"/>
      <w:r w:rsidR="00DA3BA6">
        <w:t>gNB</w:t>
      </w:r>
      <w:proofErr w:type="spellEnd"/>
      <w:r w:rsidRPr="00D61095">
        <w:t xml:space="preserve"> to identify robust resources or beams for transmission. UE may have part or even only one active panel at a time due to the reason</w:t>
      </w:r>
      <w:r w:rsidR="00DA3BA6">
        <w:t>s</w:t>
      </w:r>
      <w:r w:rsidRPr="00D61095">
        <w:t xml:space="preserve"> such as power</w:t>
      </w:r>
      <w:r w:rsidR="00DA3BA6">
        <w:t xml:space="preserve"> saving</w:t>
      </w:r>
      <w:r w:rsidRPr="00D61095">
        <w:t xml:space="preserve">, UE capability limits etc. Besides, RAN4 LS </w:t>
      </w:r>
      <w:r w:rsidRPr="00D61095">
        <w:rPr>
          <w:lang w:val="en-US" w:eastAsia="zh-TW"/>
        </w:rPr>
        <w:t>[</w:t>
      </w:r>
      <w:r w:rsidR="00AE2B20" w:rsidRPr="00D61095">
        <w:rPr>
          <w:lang w:val="en-US" w:eastAsia="zh-TW"/>
        </w:rPr>
        <w:t>3</w:t>
      </w:r>
      <w:r w:rsidRPr="00D61095">
        <w:rPr>
          <w:lang w:val="en-US" w:eastAsia="zh-TW"/>
        </w:rPr>
        <w:t>]</w:t>
      </w:r>
      <w:r w:rsidRPr="00D61095">
        <w:t xml:space="preserve"> to RAN1 mentioned that UE may turn off panels due to power saving consideration and it may need 2~3ms to activate the panel. In that sense, more robust and efficient UL </w:t>
      </w:r>
      <w:r w:rsidRPr="00D61095">
        <w:rPr>
          <w:rFonts w:cstheme="minorHAnsi"/>
        </w:rPr>
        <w:t>panel-specific</w:t>
      </w:r>
      <w:r w:rsidRPr="00D61095">
        <w:t xml:space="preserve"> multi-beam procedure may be needed. </w:t>
      </w:r>
    </w:p>
    <w:p w14:paraId="4448BF1E" w14:textId="469C9A44" w:rsidR="00AA0DFB" w:rsidRPr="00D61095" w:rsidRDefault="00AA0DFB" w:rsidP="00AA0DFB">
      <w:r w:rsidRPr="00D61095">
        <w:t>Although in Rel-15, UE panel and their usage are transparent to the network (</w:t>
      </w:r>
      <w:r w:rsidR="002261CD">
        <w:t>t</w:t>
      </w:r>
      <w:r w:rsidRPr="00D61095">
        <w:t>hat is, there is no definition about UE panel), the hint of UE panel can be assumed in TS 38.214 section 6.2.1 [</w:t>
      </w:r>
      <w:r w:rsidR="00AE2B20" w:rsidRPr="00D61095">
        <w:t>4</w:t>
      </w:r>
      <w:r w:rsidRPr="00D61095">
        <w:t>]</w:t>
      </w:r>
      <w:r w:rsidR="002261CD">
        <w:t>,</w:t>
      </w:r>
      <w:r w:rsidRPr="00D61095">
        <w:t xml:space="preserve"> where it </w:t>
      </w:r>
      <w:r w:rsidR="002261CD">
        <w:t>reads</w:t>
      </w:r>
      <w:r w:rsidRPr="00D61095">
        <w:t xml:space="preserve">: </w:t>
      </w:r>
    </w:p>
    <w:p w14:paraId="35D8AC4E" w14:textId="77777777" w:rsidR="00AA0DFB" w:rsidRPr="00D61095" w:rsidRDefault="00AA0DFB" w:rsidP="00AA0DFB">
      <w:pPr>
        <w:ind w:leftChars="177" w:left="354" w:firstLine="1"/>
      </w:pPr>
      <w:r w:rsidRPr="00D61095">
        <w:rPr>
          <w:rFonts w:hint="eastAsia"/>
        </w:rPr>
        <w:t>“</w:t>
      </w:r>
      <w:r w:rsidRPr="00D61095">
        <w:t>When the higher layer parameter SRS-</w:t>
      </w:r>
      <w:proofErr w:type="spellStart"/>
      <w:r w:rsidRPr="00D61095">
        <w:t>SetUse</w:t>
      </w:r>
      <w:proofErr w:type="spellEnd"/>
      <w:r w:rsidRPr="00D61095">
        <w:t xml:space="preserve"> is set to '</w:t>
      </w:r>
      <w:proofErr w:type="spellStart"/>
      <w:r w:rsidRPr="00D61095">
        <w:t>BeamManagement</w:t>
      </w:r>
      <w:proofErr w:type="spellEnd"/>
      <w:r w:rsidRPr="00D61095">
        <w:t>', only one SRS resource in each of multiple SRS sets can be transmitted at a given time instant. The SRS resources in different SRS resource sets can be transmitted simultaneously.”</w:t>
      </w:r>
    </w:p>
    <w:p w14:paraId="5456EDF9" w14:textId="01118E19" w:rsidR="00AA0DFB" w:rsidRPr="00D61095" w:rsidRDefault="00AA0DFB" w:rsidP="00AA0DFB">
      <w:r w:rsidRPr="00D61095">
        <w:t>For the above description, it can be considered that SRS resources in the SRS resource set correspond to different UL transmit resources or beams of the same panel (i.e., one resource or beam at a time unit per panel). Furthermore, it can be considered that each SRS resource set correspond</w:t>
      </w:r>
      <w:r w:rsidR="009154A3">
        <w:t>s</w:t>
      </w:r>
      <w:r w:rsidRPr="00D61095">
        <w:t xml:space="preserve"> to a UE active panel. To achieve the </w:t>
      </w:r>
      <w:r w:rsidR="002261CD">
        <w:t>intention</w:t>
      </w:r>
      <w:r w:rsidRPr="00D61095">
        <w:t xml:space="preserve"> of performing panel-specific UL transmission and to</w:t>
      </w:r>
      <w:r w:rsidR="002261CD">
        <w:t xml:space="preserve"> keep</w:t>
      </w:r>
      <w:r w:rsidRPr="00D61095">
        <w:t xml:space="preserve"> spec. impact as </w:t>
      </w:r>
      <w:r w:rsidR="002261CD">
        <w:t>small</w:t>
      </w:r>
      <w:r w:rsidRPr="00D61095">
        <w:t xml:space="preserve"> as possible, it is proposed to implicitly map SRS resource set ID as the panel ID, which means corresponding association is maintained by the UE. </w:t>
      </w:r>
    </w:p>
    <w:p w14:paraId="6D53EF34" w14:textId="2A1469E6" w:rsidR="00F677A8" w:rsidRPr="009154A3" w:rsidRDefault="00AA0DFB" w:rsidP="001D745A">
      <w:pPr>
        <w:pStyle w:val="Proposal"/>
        <w:rPr>
          <w:rFonts w:eastAsia="DengXian"/>
          <w:noProof/>
          <w:lang w:val="en-US"/>
        </w:rPr>
      </w:pPr>
      <w:bookmarkStart w:id="91" w:name="_Hlk534625196"/>
      <w:bookmarkStart w:id="92" w:name="_Toc534666971"/>
      <w:bookmarkStart w:id="93" w:name="_Toc7785236"/>
      <w:bookmarkStart w:id="94" w:name="_Toc7785311"/>
      <w:bookmarkStart w:id="95" w:name="_Toc7785869"/>
      <w:bookmarkStart w:id="96" w:name="_Toc7786095"/>
      <w:bookmarkStart w:id="97" w:name="_Toc7786355"/>
      <w:bookmarkStart w:id="98" w:name="_Toc7786665"/>
      <w:bookmarkStart w:id="99" w:name="_Toc7786787"/>
      <w:bookmarkStart w:id="100" w:name="_Toc7791084"/>
      <w:bookmarkStart w:id="101" w:name="_Toc7791270"/>
      <w:bookmarkStart w:id="102" w:name="_Toc7791474"/>
      <w:bookmarkStart w:id="103" w:name="_Toc7791722"/>
      <w:r w:rsidRPr="00AA0DFB">
        <w:t>Reuse SRS resource set ID as the panel ID</w:t>
      </w:r>
      <w:bookmarkEnd w:id="91"/>
      <w:r w:rsidRPr="00AA0DFB">
        <w:t>.</w:t>
      </w:r>
      <w:bookmarkStart w:id="104" w:name="_Toc7791085"/>
      <w:bookmarkStart w:id="105" w:name="_Toc7791271"/>
      <w:bookmarkStart w:id="106" w:name="_Toc7791475"/>
      <w:bookmarkStart w:id="107" w:name="_Toc7791723"/>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BED4576" w14:textId="0D7315A2" w:rsidR="004D4E24" w:rsidRDefault="004D4E24" w:rsidP="00631D4F">
      <w:pPr>
        <w:pStyle w:val="2"/>
        <w:snapToGrid w:val="0"/>
        <w:jc w:val="both"/>
        <w:rPr>
          <w:rFonts w:eastAsia="DengXian"/>
        </w:rPr>
      </w:pPr>
      <w:r>
        <w:rPr>
          <w:rFonts w:eastAsia="DengXian" w:hint="eastAsia"/>
        </w:rPr>
        <w:t>S</w:t>
      </w:r>
      <w:r>
        <w:rPr>
          <w:rFonts w:eastAsia="DengXian"/>
        </w:rPr>
        <w:t>Cell beam failure recovery</w:t>
      </w:r>
    </w:p>
    <w:p w14:paraId="7532D81F" w14:textId="7467789E" w:rsidR="009951F0" w:rsidRDefault="004D4E24">
      <w:pPr>
        <w:snapToGrid w:val="0"/>
        <w:spacing w:before="120"/>
        <w:rPr>
          <w:noProof/>
        </w:rPr>
      </w:pPr>
      <w:r w:rsidRPr="00276903">
        <w:rPr>
          <w:noProof/>
        </w:rPr>
        <w:t xml:space="preserve">Per </w:t>
      </w:r>
      <w:r w:rsidR="009951F0">
        <w:rPr>
          <w:noProof/>
        </w:rPr>
        <w:t xml:space="preserve">RAN1#96bis </w:t>
      </w:r>
      <w:r w:rsidRPr="00276903">
        <w:rPr>
          <w:noProof/>
        </w:rPr>
        <w:t>agreement,</w:t>
      </w:r>
      <w:r w:rsidR="009951F0">
        <w:rPr>
          <w:noProof/>
        </w:rPr>
        <w:t xml:space="preserve"> the following 3 options are to be down-selected for BFRQ delivery:</w:t>
      </w:r>
    </w:p>
    <w:p w14:paraId="39BD997C" w14:textId="77777777" w:rsidR="009951F0" w:rsidRPr="00B87640" w:rsidRDefault="009951F0" w:rsidP="009951F0">
      <w:pPr>
        <w:pStyle w:val="a6"/>
        <w:numPr>
          <w:ilvl w:val="0"/>
          <w:numId w:val="33"/>
        </w:numPr>
        <w:spacing w:after="0"/>
        <w:contextualSpacing w:val="0"/>
        <w:rPr>
          <w:rFonts w:cstheme="minorHAnsi"/>
        </w:rPr>
      </w:pPr>
      <w:r w:rsidRPr="00B87640">
        <w:rPr>
          <w:rFonts w:cstheme="minorHAnsi"/>
        </w:rPr>
        <w:t xml:space="preserve">Option 1: Failed CC index(es), new beam information </w:t>
      </w:r>
      <w:r w:rsidRPr="00B87640">
        <w:rPr>
          <w:rFonts w:cstheme="minorHAnsi"/>
          <w:szCs w:val="20"/>
        </w:rPr>
        <w:t>(if present)</w:t>
      </w:r>
      <w:r w:rsidRPr="00B87640">
        <w:rPr>
          <w:rFonts w:cstheme="minorHAnsi"/>
        </w:rPr>
        <w:t xml:space="preserve"> and beam failure event to be reported by a single report by MAC CE </w:t>
      </w:r>
    </w:p>
    <w:p w14:paraId="46B00D15" w14:textId="6C2F6981" w:rsidR="009951F0" w:rsidRPr="00B87640" w:rsidRDefault="009951F0" w:rsidP="009951F0">
      <w:pPr>
        <w:pStyle w:val="a6"/>
        <w:numPr>
          <w:ilvl w:val="0"/>
          <w:numId w:val="33"/>
        </w:numPr>
        <w:spacing w:after="0"/>
        <w:contextualSpacing w:val="0"/>
        <w:rPr>
          <w:rFonts w:cstheme="minorHAnsi"/>
        </w:rPr>
      </w:pPr>
      <w:r w:rsidRPr="00B87640">
        <w:rPr>
          <w:rFonts w:cstheme="minorHAnsi"/>
        </w:rPr>
        <w:t xml:space="preserve">Option 2: </w:t>
      </w:r>
      <w:r w:rsidR="009154A3" w:rsidRPr="00B87640">
        <w:rPr>
          <w:rFonts w:cstheme="minorHAnsi"/>
        </w:rPr>
        <w:t xml:space="preserve">Step </w:t>
      </w:r>
      <w:r w:rsidRPr="00B87640">
        <w:rPr>
          <w:rFonts w:cstheme="minorHAnsi"/>
        </w:rPr>
        <w:t xml:space="preserve">1: UE conveys beam failure event, and step 2: UE reports new beam information </w:t>
      </w:r>
      <w:r w:rsidRPr="00B87640">
        <w:rPr>
          <w:rFonts w:cstheme="minorHAnsi"/>
          <w:szCs w:val="20"/>
        </w:rPr>
        <w:t>(if present)</w:t>
      </w:r>
      <w:r w:rsidRPr="00B87640">
        <w:rPr>
          <w:rFonts w:cstheme="minorHAnsi"/>
        </w:rPr>
        <w:t xml:space="preserve"> and failed CC index(es)</w:t>
      </w:r>
    </w:p>
    <w:p w14:paraId="64B7BA1C" w14:textId="71EF689B" w:rsidR="009951F0" w:rsidRPr="00B87640" w:rsidRDefault="009951F0" w:rsidP="009951F0">
      <w:pPr>
        <w:pStyle w:val="a6"/>
        <w:numPr>
          <w:ilvl w:val="0"/>
          <w:numId w:val="33"/>
        </w:numPr>
        <w:spacing w:after="0"/>
        <w:contextualSpacing w:val="0"/>
        <w:rPr>
          <w:rFonts w:cstheme="minorHAnsi"/>
        </w:rPr>
      </w:pPr>
      <w:r w:rsidRPr="00B87640">
        <w:rPr>
          <w:rFonts w:cstheme="minorHAnsi"/>
        </w:rPr>
        <w:t xml:space="preserve">Option 3: </w:t>
      </w:r>
      <w:r w:rsidR="009154A3" w:rsidRPr="00B87640">
        <w:rPr>
          <w:rFonts w:cstheme="minorHAnsi"/>
        </w:rPr>
        <w:t xml:space="preserve">Step </w:t>
      </w:r>
      <w:r w:rsidRPr="00B87640">
        <w:rPr>
          <w:rFonts w:cstheme="minorHAnsi"/>
        </w:rPr>
        <w:t xml:space="preserve">1: UE conveys beam failure event and failed CC index(es), and step 2: UE reports new beam information </w:t>
      </w:r>
      <w:r w:rsidRPr="00B87640">
        <w:rPr>
          <w:rFonts w:cstheme="minorHAnsi"/>
          <w:szCs w:val="20"/>
        </w:rPr>
        <w:t>(if present)</w:t>
      </w:r>
    </w:p>
    <w:p w14:paraId="408B4407" w14:textId="456CFA50" w:rsidR="009951F0" w:rsidRDefault="009951F0">
      <w:pPr>
        <w:snapToGrid w:val="0"/>
        <w:spacing w:before="120"/>
        <w:rPr>
          <w:noProof/>
        </w:rPr>
      </w:pPr>
      <w:r>
        <w:rPr>
          <w:noProof/>
        </w:rPr>
        <w:t>To make the selection, we think the following considerations are important.</w:t>
      </w:r>
    </w:p>
    <w:p w14:paraId="00CBAE3A" w14:textId="7045193C" w:rsidR="009951F0" w:rsidRDefault="00077F87" w:rsidP="009951F0">
      <w:pPr>
        <w:pStyle w:val="a6"/>
        <w:numPr>
          <w:ilvl w:val="0"/>
          <w:numId w:val="35"/>
        </w:numPr>
        <w:snapToGrid w:val="0"/>
        <w:spacing w:before="120"/>
        <w:ind w:left="340" w:hanging="340"/>
        <w:rPr>
          <w:noProof/>
        </w:rPr>
      </w:pPr>
      <w:r>
        <w:rPr>
          <w:lang w:eastAsia="zh-TW"/>
        </w:rPr>
        <w:t>O</w:t>
      </w:r>
      <w:r w:rsidR="00346D25" w:rsidRPr="00451016">
        <w:rPr>
          <w:lang w:eastAsia="zh-TW"/>
        </w:rPr>
        <w:t xml:space="preserve">ne of </w:t>
      </w:r>
      <w:r w:rsidR="00346D25" w:rsidRPr="00631D4F">
        <w:rPr>
          <w:noProof/>
          <w:lang w:eastAsia="zh-TW"/>
        </w:rPr>
        <w:t xml:space="preserve">the </w:t>
      </w:r>
      <w:r w:rsidR="00346D25" w:rsidRPr="00E510BC">
        <w:rPr>
          <w:noProof/>
          <w:lang w:eastAsia="zh-TW"/>
        </w:rPr>
        <w:t>main</w:t>
      </w:r>
      <w:r w:rsidR="00346D25" w:rsidRPr="00451016">
        <w:rPr>
          <w:lang w:eastAsia="zh-TW"/>
        </w:rPr>
        <w:t xml:space="preserve"> target</w:t>
      </w:r>
      <w:r w:rsidR="00346D25">
        <w:rPr>
          <w:lang w:eastAsia="zh-TW"/>
        </w:rPr>
        <w:t>s</w:t>
      </w:r>
      <w:r w:rsidR="00346D25" w:rsidRPr="00451016">
        <w:rPr>
          <w:lang w:eastAsia="zh-TW"/>
        </w:rPr>
        <w:t xml:space="preserve"> for supporting SCell BFR is to allow recovering beam pair link </w:t>
      </w:r>
      <w:r w:rsidR="00346D25">
        <w:rPr>
          <w:lang w:eastAsia="zh-TW"/>
        </w:rPr>
        <w:t xml:space="preserve">promptly </w:t>
      </w:r>
      <w:r w:rsidR="00346D25" w:rsidRPr="00451016">
        <w:rPr>
          <w:lang w:eastAsia="zh-TW"/>
        </w:rPr>
        <w:t>for</w:t>
      </w:r>
      <w:r>
        <w:rPr>
          <w:lang w:eastAsia="zh-TW"/>
        </w:rPr>
        <w:t xml:space="preserve"> </w:t>
      </w:r>
      <w:r>
        <w:rPr>
          <w:lang w:val="en-US" w:eastAsia="zh-TW"/>
        </w:rPr>
        <w:t>beam-failed SCell</w:t>
      </w:r>
      <w:r w:rsidR="00346D25" w:rsidRPr="00451016">
        <w:rPr>
          <w:lang w:eastAsia="zh-TW"/>
        </w:rPr>
        <w:t>.</w:t>
      </w:r>
      <w:r>
        <w:rPr>
          <w:lang w:eastAsia="zh-TW"/>
        </w:rPr>
        <w:t xml:space="preserve"> In this sense, dedicated resource should be used. This means for 1-step approach, the resource should be dedicated one. For 2-step approach, the resource used for step-1 should be dedicated resources. From this perspective, Option 1 will not provide prompt reaction to a SCell BFD in general.</w:t>
      </w:r>
    </w:p>
    <w:p w14:paraId="47B30178" w14:textId="3EF14B38" w:rsidR="00077F87" w:rsidRPr="00077F87" w:rsidRDefault="004D4E24" w:rsidP="00077F87">
      <w:pPr>
        <w:pStyle w:val="a6"/>
        <w:numPr>
          <w:ilvl w:val="0"/>
          <w:numId w:val="35"/>
        </w:numPr>
        <w:snapToGrid w:val="0"/>
        <w:spacing w:before="120"/>
        <w:ind w:left="340" w:hanging="340"/>
        <w:rPr>
          <w:noProof/>
        </w:rPr>
      </w:pPr>
      <w:r w:rsidRPr="00077F87">
        <w:rPr>
          <w:noProof/>
          <w:lang w:val="en-US"/>
        </w:rPr>
        <w:t>From</w:t>
      </w:r>
      <w:r w:rsidR="00E510BC" w:rsidRPr="00077F87">
        <w:rPr>
          <w:noProof/>
          <w:lang w:val="en-US"/>
        </w:rPr>
        <w:t xml:space="preserve"> a</w:t>
      </w:r>
      <w:r w:rsidRPr="00077F87">
        <w:rPr>
          <w:noProof/>
          <w:lang w:val="en-US"/>
        </w:rPr>
        <w:t xml:space="preserve"> resource efficiency perspective,</w:t>
      </w:r>
      <w:r w:rsidR="00077F87">
        <w:rPr>
          <w:noProof/>
          <w:lang w:val="en-US"/>
        </w:rPr>
        <w:t xml:space="preserve"> periodically reserved resources should be kept to small amount, since BFR is not expected to happen frequently. This means for 2-step approach, the periodical resources reserved for step-1 TX should be small. From this perspective, we think both Option-2 and Option-3 are okay, with Option-2 provides slightly better resource efficiency.</w:t>
      </w:r>
    </w:p>
    <w:p w14:paraId="2B501CC0" w14:textId="1D2B8D40" w:rsidR="004D4E24" w:rsidRPr="00451016" w:rsidRDefault="00077F87" w:rsidP="00077F87">
      <w:pPr>
        <w:pStyle w:val="a6"/>
        <w:numPr>
          <w:ilvl w:val="0"/>
          <w:numId w:val="35"/>
        </w:numPr>
        <w:snapToGrid w:val="0"/>
        <w:spacing w:before="120"/>
        <w:ind w:left="340" w:hanging="340"/>
        <w:rPr>
          <w:noProof/>
        </w:rPr>
      </w:pPr>
      <w:r>
        <w:rPr>
          <w:lang w:eastAsia="zh-TW"/>
        </w:rPr>
        <w:t xml:space="preserve">There may be multiple </w:t>
      </w:r>
      <w:proofErr w:type="spellStart"/>
      <w:r>
        <w:rPr>
          <w:lang w:eastAsia="zh-TW"/>
        </w:rPr>
        <w:t>SCell</w:t>
      </w:r>
      <w:r w:rsidR="00E63915">
        <w:rPr>
          <w:lang w:eastAsia="zh-TW"/>
        </w:rPr>
        <w:t>s</w:t>
      </w:r>
      <w:proofErr w:type="spellEnd"/>
      <w:r>
        <w:rPr>
          <w:lang w:eastAsia="zh-TW"/>
        </w:rPr>
        <w:t xml:space="preserve"> configured with SCell BFR and it is possible that multiple </w:t>
      </w:r>
      <w:proofErr w:type="spellStart"/>
      <w:r>
        <w:rPr>
          <w:lang w:eastAsia="zh-TW"/>
        </w:rPr>
        <w:t>SCells</w:t>
      </w:r>
      <w:proofErr w:type="spellEnd"/>
      <w:r>
        <w:rPr>
          <w:lang w:eastAsia="zh-TW"/>
        </w:rPr>
        <w:t xml:space="preserve"> declare beam failure</w:t>
      </w:r>
      <w:r w:rsidR="00E63915">
        <w:rPr>
          <w:lang w:eastAsia="zh-TW"/>
        </w:rPr>
        <w:t xml:space="preserve"> at the same time</w:t>
      </w:r>
      <w:r>
        <w:rPr>
          <w:lang w:eastAsia="zh-TW"/>
        </w:rPr>
        <w:t xml:space="preserve">. It implies that </w:t>
      </w:r>
      <w:r w:rsidR="004D4E24" w:rsidRPr="00451016">
        <w:rPr>
          <w:lang w:eastAsia="zh-TW"/>
        </w:rPr>
        <w:t>more than 1</w:t>
      </w:r>
      <w:r w:rsidR="004D4E24">
        <w:rPr>
          <w:lang w:eastAsia="zh-TW"/>
        </w:rPr>
        <w:t xml:space="preserve"> set of BFRQ information, i.e., {failed SCell index, new beam information}</w:t>
      </w:r>
      <w:r w:rsidR="004D4E24" w:rsidRPr="00451016">
        <w:rPr>
          <w:lang w:eastAsia="zh-TW"/>
        </w:rPr>
        <w:t xml:space="preserve"> </w:t>
      </w:r>
      <w:r w:rsidR="004D4E24">
        <w:rPr>
          <w:lang w:eastAsia="zh-TW"/>
        </w:rPr>
        <w:t xml:space="preserve">pair, </w:t>
      </w:r>
      <w:r w:rsidR="00E63915">
        <w:rPr>
          <w:lang w:eastAsia="zh-TW"/>
        </w:rPr>
        <w:t xml:space="preserve">may </w:t>
      </w:r>
      <w:r w:rsidR="004D4E24" w:rsidRPr="00451016">
        <w:rPr>
          <w:lang w:eastAsia="zh-TW"/>
        </w:rPr>
        <w:t xml:space="preserve">need to be </w:t>
      </w:r>
      <w:r>
        <w:rPr>
          <w:lang w:eastAsia="zh-TW"/>
        </w:rPr>
        <w:t>delivered</w:t>
      </w:r>
      <w:r w:rsidR="004D4E24" w:rsidRPr="00451016">
        <w:rPr>
          <w:lang w:eastAsia="zh-TW"/>
        </w:rPr>
        <w:t xml:space="preserve"> at the same time. A BFRQ</w:t>
      </w:r>
      <w:r w:rsidR="004D4E24">
        <w:rPr>
          <w:lang w:eastAsia="zh-TW"/>
        </w:rPr>
        <w:t xml:space="preserve"> transmission</w:t>
      </w:r>
      <w:r w:rsidR="004D4E24" w:rsidRPr="00451016">
        <w:rPr>
          <w:lang w:eastAsia="zh-TW"/>
        </w:rPr>
        <w:t xml:space="preserve"> solution that allows carrying </w:t>
      </w:r>
      <w:r w:rsidR="00E63915">
        <w:rPr>
          <w:lang w:eastAsia="zh-TW"/>
        </w:rPr>
        <w:t>multiple</w:t>
      </w:r>
      <w:r w:rsidR="00E63915" w:rsidRPr="00451016">
        <w:rPr>
          <w:lang w:eastAsia="zh-TW"/>
        </w:rPr>
        <w:t xml:space="preserve"> </w:t>
      </w:r>
      <w:r w:rsidR="004D4E24" w:rsidRPr="00451016">
        <w:rPr>
          <w:lang w:eastAsia="zh-TW"/>
        </w:rPr>
        <w:t>failed SCell information, rather than doing it one-by-one is preferred.</w:t>
      </w:r>
      <w:r w:rsidR="00A50039">
        <w:rPr>
          <w:lang w:eastAsia="zh-TW"/>
        </w:rPr>
        <w:t xml:space="preserve"> Since MAC-CE provides flexible payload size, it is preferred to include MAC-CE as one of delivery channel for BFRQ.</w:t>
      </w:r>
    </w:p>
    <w:p w14:paraId="7386E61D" w14:textId="7314A3AF" w:rsidR="004D4E24" w:rsidRPr="001D745A" w:rsidRDefault="00A50039" w:rsidP="00631D4F">
      <w:pPr>
        <w:pStyle w:val="Proposal"/>
        <w:snapToGrid w:val="0"/>
        <w:rPr>
          <w:rFonts w:cstheme="minorHAnsi"/>
          <w:lang w:val="en-US" w:eastAsia="zh-TW"/>
        </w:rPr>
      </w:pPr>
      <w:bookmarkStart w:id="108" w:name="_Toc7785237"/>
      <w:bookmarkStart w:id="109" w:name="_Toc7785312"/>
      <w:bookmarkStart w:id="110" w:name="_Toc7785870"/>
      <w:bookmarkStart w:id="111" w:name="_Toc7786096"/>
      <w:bookmarkStart w:id="112" w:name="_Toc7786356"/>
      <w:bookmarkStart w:id="113" w:name="_Toc7786666"/>
      <w:bookmarkStart w:id="114" w:name="_Toc7786788"/>
      <w:bookmarkStart w:id="115" w:name="_Toc7791086"/>
      <w:bookmarkStart w:id="116" w:name="_Toc7791272"/>
      <w:bookmarkStart w:id="117" w:name="_Toc7791724"/>
      <w:bookmarkStart w:id="118" w:name="_Hlk7791993"/>
      <w:r w:rsidRPr="009154A3">
        <w:rPr>
          <w:rFonts w:cstheme="minorHAnsi"/>
        </w:rPr>
        <w:t>For BFRQ information delivery, consider only Option -2 and Option-3.</w:t>
      </w:r>
      <w:bookmarkEnd w:id="108"/>
      <w:bookmarkEnd w:id="109"/>
      <w:bookmarkEnd w:id="110"/>
      <w:bookmarkEnd w:id="111"/>
      <w:bookmarkEnd w:id="112"/>
      <w:bookmarkEnd w:id="113"/>
      <w:bookmarkEnd w:id="114"/>
      <w:bookmarkEnd w:id="115"/>
      <w:bookmarkEnd w:id="116"/>
      <w:bookmarkEnd w:id="117"/>
    </w:p>
    <w:p w14:paraId="1936D608" w14:textId="5C38ED3D" w:rsidR="004D4E24" w:rsidRPr="001D745A" w:rsidRDefault="00551244" w:rsidP="00551244">
      <w:pPr>
        <w:pStyle w:val="Proposal"/>
        <w:numPr>
          <w:ilvl w:val="0"/>
          <w:numId w:val="0"/>
        </w:numPr>
        <w:snapToGrid w:val="0"/>
        <w:ind w:leftChars="700" w:left="2401" w:hangingChars="500" w:hanging="1001"/>
        <w:contextualSpacing/>
        <w:rPr>
          <w:rFonts w:cstheme="minorHAnsi"/>
          <w:lang w:val="en-US" w:eastAsia="zh-TW"/>
        </w:rPr>
      </w:pPr>
      <w:bookmarkStart w:id="119" w:name="_Toc7786357"/>
      <w:bookmarkStart w:id="120" w:name="_Toc7786667"/>
      <w:bookmarkStart w:id="121" w:name="_Toc7786789"/>
      <w:bookmarkStart w:id="122" w:name="_Toc7791087"/>
      <w:bookmarkStart w:id="123" w:name="_Toc7791273"/>
      <w:bookmarkStart w:id="124" w:name="_Toc7791725"/>
      <w:r w:rsidRPr="001D745A">
        <w:rPr>
          <w:rFonts w:cstheme="minorHAnsi"/>
        </w:rPr>
        <w:lastRenderedPageBreak/>
        <w:t xml:space="preserve">- </w:t>
      </w:r>
      <w:bookmarkStart w:id="125" w:name="_Toc7785238"/>
      <w:bookmarkStart w:id="126" w:name="_Toc7785313"/>
      <w:bookmarkStart w:id="127" w:name="_Toc7785871"/>
      <w:bookmarkStart w:id="128" w:name="_Toc7786097"/>
      <w:r w:rsidRPr="001D745A">
        <w:rPr>
          <w:rFonts w:cstheme="minorHAnsi"/>
        </w:rPr>
        <w:t xml:space="preserve"> </w:t>
      </w:r>
      <w:r w:rsidR="00A50039" w:rsidRPr="001D745A">
        <w:rPr>
          <w:rFonts w:cstheme="minorHAnsi"/>
        </w:rPr>
        <w:t xml:space="preserve">Option 2: step 1: UE conveys beam failure event, and step 2: UE reports new beam information </w:t>
      </w:r>
      <w:r w:rsidR="00A50039" w:rsidRPr="001D745A">
        <w:rPr>
          <w:rFonts w:eastAsia="SimSun" w:cstheme="minorHAnsi"/>
        </w:rPr>
        <w:t>(if present)</w:t>
      </w:r>
      <w:r w:rsidR="00A50039" w:rsidRPr="001D745A">
        <w:rPr>
          <w:rFonts w:cstheme="minorHAnsi"/>
        </w:rPr>
        <w:t xml:space="preserve"> and failed CC index(es)</w:t>
      </w:r>
      <w:bookmarkEnd w:id="119"/>
      <w:bookmarkEnd w:id="120"/>
      <w:bookmarkEnd w:id="121"/>
      <w:bookmarkEnd w:id="122"/>
      <w:bookmarkEnd w:id="123"/>
      <w:bookmarkEnd w:id="124"/>
      <w:bookmarkEnd w:id="125"/>
      <w:bookmarkEnd w:id="126"/>
      <w:bookmarkEnd w:id="127"/>
      <w:bookmarkEnd w:id="128"/>
    </w:p>
    <w:p w14:paraId="67BDAF2B" w14:textId="088CEE22" w:rsidR="004D4E24" w:rsidRPr="001D745A" w:rsidRDefault="00551244" w:rsidP="009154A3">
      <w:pPr>
        <w:pStyle w:val="Proposal"/>
        <w:numPr>
          <w:ilvl w:val="0"/>
          <w:numId w:val="0"/>
        </w:numPr>
        <w:snapToGrid w:val="0"/>
        <w:spacing w:after="120"/>
        <w:ind w:leftChars="700" w:left="2401" w:hangingChars="500" w:hanging="1001"/>
        <w:contextualSpacing/>
        <w:rPr>
          <w:rFonts w:cstheme="minorHAnsi"/>
        </w:rPr>
      </w:pPr>
      <w:bookmarkStart w:id="129" w:name="_Toc7785239"/>
      <w:bookmarkStart w:id="130" w:name="_Toc7785314"/>
      <w:bookmarkStart w:id="131" w:name="_Toc7785872"/>
      <w:bookmarkStart w:id="132" w:name="_Toc7786098"/>
      <w:bookmarkStart w:id="133" w:name="_Toc7786358"/>
      <w:bookmarkStart w:id="134" w:name="_Toc7786668"/>
      <w:bookmarkStart w:id="135" w:name="_Toc7786790"/>
      <w:bookmarkStart w:id="136" w:name="_Toc7791088"/>
      <w:bookmarkStart w:id="137" w:name="_Toc7791274"/>
      <w:bookmarkStart w:id="138" w:name="_Toc7791726"/>
      <w:r w:rsidRPr="001D745A">
        <w:rPr>
          <w:rFonts w:cstheme="minorHAnsi"/>
        </w:rPr>
        <w:t>-</w:t>
      </w:r>
      <w:r w:rsidRPr="001D745A">
        <w:rPr>
          <w:rFonts w:cstheme="minorHAnsi"/>
        </w:rPr>
        <w:tab/>
      </w:r>
      <w:r w:rsidR="00A50039" w:rsidRPr="001D745A">
        <w:rPr>
          <w:rFonts w:cstheme="minorHAnsi"/>
        </w:rPr>
        <w:t xml:space="preserve">Option 3: </w:t>
      </w:r>
      <w:r w:rsidR="009154A3" w:rsidRPr="001D745A">
        <w:rPr>
          <w:rFonts w:cstheme="minorHAnsi"/>
        </w:rPr>
        <w:t xml:space="preserve">Step </w:t>
      </w:r>
      <w:r w:rsidR="00A50039" w:rsidRPr="001D745A">
        <w:rPr>
          <w:rFonts w:cstheme="minorHAnsi"/>
        </w:rPr>
        <w:t>1: UE conveys beam failure event and failed CC index(es), and step 2: UE reports new beam information (if present)</w:t>
      </w:r>
      <w:bookmarkEnd w:id="129"/>
      <w:bookmarkEnd w:id="130"/>
      <w:bookmarkEnd w:id="131"/>
      <w:bookmarkEnd w:id="132"/>
      <w:bookmarkEnd w:id="133"/>
      <w:bookmarkEnd w:id="134"/>
      <w:bookmarkEnd w:id="135"/>
      <w:bookmarkEnd w:id="136"/>
      <w:bookmarkEnd w:id="137"/>
      <w:bookmarkEnd w:id="138"/>
    </w:p>
    <w:bookmarkEnd w:id="118"/>
    <w:p w14:paraId="72F602A6" w14:textId="77777777" w:rsidR="004D4E24" w:rsidRPr="001D745A" w:rsidRDefault="004D4E24">
      <w:pPr>
        <w:snapToGrid w:val="0"/>
        <w:rPr>
          <w:rFonts w:cstheme="minorHAnsi"/>
          <w:lang w:val="en-US" w:eastAsia="zh-TW"/>
        </w:rPr>
      </w:pPr>
      <w:r w:rsidRPr="001D745A">
        <w:rPr>
          <w:rFonts w:cstheme="minorHAnsi"/>
          <w:noProof/>
          <w:lang w:eastAsia="zh-TW"/>
        </w:rPr>
        <w:t>In Rel</w:t>
      </w:r>
      <w:r w:rsidRPr="001D745A">
        <w:rPr>
          <w:rFonts w:cstheme="minorHAnsi"/>
          <w:lang w:eastAsia="zh-TW"/>
        </w:rPr>
        <w:t xml:space="preserve">-15, a dedicated CORESET-BFR is used to differentiate between a normally received DCI or a </w:t>
      </w:r>
      <w:r w:rsidRPr="001D745A">
        <w:rPr>
          <w:rFonts w:cstheme="minorHAnsi"/>
          <w:noProof/>
          <w:lang w:eastAsia="zh-TW"/>
        </w:rPr>
        <w:t>gNB</w:t>
      </w:r>
      <w:r w:rsidRPr="001D745A">
        <w:rPr>
          <w:rFonts w:cstheme="minorHAnsi"/>
          <w:lang w:eastAsia="zh-TW"/>
        </w:rPr>
        <w:t xml:space="preserve"> response DCI. From our perspective, such overhead is worthy in Rel-15 design since it targets for </w:t>
      </w:r>
      <w:proofErr w:type="spellStart"/>
      <w:r w:rsidRPr="001D745A">
        <w:rPr>
          <w:rFonts w:cstheme="minorHAnsi"/>
          <w:lang w:eastAsia="zh-TW"/>
        </w:rPr>
        <w:t>PCell</w:t>
      </w:r>
      <w:proofErr w:type="spellEnd"/>
      <w:r w:rsidRPr="001D745A">
        <w:rPr>
          <w:rFonts w:cstheme="minorHAnsi"/>
          <w:lang w:eastAsia="zh-TW"/>
        </w:rPr>
        <w:t xml:space="preserve"> BFR, which should be as robustness as possible. For SCell BFR, the need for a dedicated CORESET-BFR for SCell would depend on the BFRQ transmission solution. For example, if MAC-CE is adopted as part of BFRQ transmission channel, SCell CORESET-BFR is not necessarily needed since e.g., introducing a DL MAC-CE for indicating successful reception of 1</w:t>
      </w:r>
      <w:r w:rsidRPr="001D745A">
        <w:rPr>
          <w:rFonts w:cstheme="minorHAnsi"/>
          <w:vertAlign w:val="superscript"/>
          <w:lang w:eastAsia="zh-TW"/>
        </w:rPr>
        <w:t>st</w:t>
      </w:r>
      <w:r w:rsidRPr="001D745A">
        <w:rPr>
          <w:rFonts w:cstheme="minorHAnsi"/>
          <w:lang w:eastAsia="zh-TW"/>
        </w:rPr>
        <w:t xml:space="preserve"> part of BFRQ transmission suffices. Alternatively, if </w:t>
      </w:r>
      <w:r w:rsidRPr="001D745A">
        <w:rPr>
          <w:rFonts w:cstheme="minorHAnsi"/>
          <w:noProof/>
          <w:lang w:eastAsia="zh-TW"/>
        </w:rPr>
        <w:t>AP</w:t>
      </w:r>
      <w:r w:rsidRPr="001D745A">
        <w:rPr>
          <w:rFonts w:cstheme="minorHAnsi"/>
          <w:lang w:eastAsia="zh-TW"/>
        </w:rPr>
        <w:t xml:space="preserve"> L1 beam report is adopted as </w:t>
      </w:r>
      <w:r w:rsidRPr="001D745A">
        <w:rPr>
          <w:rFonts w:cstheme="minorHAnsi"/>
          <w:noProof/>
          <w:lang w:eastAsia="zh-TW"/>
        </w:rPr>
        <w:t>2</w:t>
      </w:r>
      <w:r w:rsidRPr="001D745A">
        <w:rPr>
          <w:rFonts w:cstheme="minorHAnsi"/>
          <w:noProof/>
          <w:vertAlign w:val="superscript"/>
          <w:lang w:eastAsia="zh-TW"/>
        </w:rPr>
        <w:t>nd</w:t>
      </w:r>
      <w:r w:rsidRPr="001D745A">
        <w:rPr>
          <w:rFonts w:cstheme="minorHAnsi"/>
          <w:lang w:eastAsia="zh-TW"/>
        </w:rPr>
        <w:t xml:space="preserve"> BFRQ transmission method, reusing CORESET-BFR seems straightforward.</w:t>
      </w:r>
    </w:p>
    <w:p w14:paraId="178607FD" w14:textId="3FAECC62" w:rsidR="004D4E24" w:rsidRPr="001D745A" w:rsidRDefault="004D4E24" w:rsidP="00631D4F">
      <w:pPr>
        <w:pStyle w:val="Proposal"/>
        <w:snapToGrid w:val="0"/>
        <w:rPr>
          <w:rFonts w:eastAsia="DengXian" w:cstheme="minorHAnsi"/>
          <w:lang w:val="en-US"/>
        </w:rPr>
      </w:pPr>
      <w:bookmarkStart w:id="139" w:name="_Hlk907003"/>
      <w:bookmarkStart w:id="140" w:name="_Toc4590908"/>
      <w:bookmarkStart w:id="141" w:name="_Toc4677530"/>
      <w:bookmarkStart w:id="142" w:name="_Toc7785240"/>
      <w:bookmarkStart w:id="143" w:name="_Toc7785315"/>
      <w:bookmarkStart w:id="144" w:name="_Toc7785873"/>
      <w:bookmarkStart w:id="145" w:name="_Toc7786099"/>
      <w:bookmarkStart w:id="146" w:name="_Toc7786359"/>
      <w:bookmarkStart w:id="147" w:name="_Toc7786669"/>
      <w:bookmarkStart w:id="148" w:name="_Toc7786791"/>
      <w:bookmarkStart w:id="149" w:name="_Toc7791089"/>
      <w:bookmarkStart w:id="150" w:name="_Toc7791275"/>
      <w:bookmarkStart w:id="151" w:name="_Toc7791727"/>
      <w:r w:rsidRPr="009154A3">
        <w:rPr>
          <w:rFonts w:cstheme="minorHAnsi"/>
        </w:rPr>
        <w:t xml:space="preserve">The need for dedicatedly configured CORESET-BFR for individual SCell BFR procedure </w:t>
      </w:r>
      <w:bookmarkEnd w:id="139"/>
      <w:r w:rsidRPr="009154A3">
        <w:rPr>
          <w:rFonts w:cstheme="minorHAnsi"/>
        </w:rPr>
        <w:t>depends on the solution for BFRQ transmission and should be discussed later.</w:t>
      </w:r>
      <w:bookmarkEnd w:id="140"/>
      <w:bookmarkEnd w:id="141"/>
      <w:bookmarkEnd w:id="142"/>
      <w:bookmarkEnd w:id="143"/>
      <w:bookmarkEnd w:id="144"/>
      <w:bookmarkEnd w:id="145"/>
      <w:bookmarkEnd w:id="146"/>
      <w:bookmarkEnd w:id="147"/>
      <w:bookmarkEnd w:id="148"/>
      <w:bookmarkEnd w:id="149"/>
      <w:bookmarkEnd w:id="150"/>
      <w:bookmarkEnd w:id="151"/>
    </w:p>
    <w:p w14:paraId="42044CA2" w14:textId="77777777" w:rsidR="00E65ED1" w:rsidRDefault="00A558B4" w:rsidP="00631D4F">
      <w:pPr>
        <w:pStyle w:val="1"/>
        <w:snapToGrid w:val="0"/>
        <w:jc w:val="both"/>
      </w:pPr>
      <w:r>
        <w:t>Conclusion</w:t>
      </w:r>
    </w:p>
    <w:p w14:paraId="5A701D31" w14:textId="77777777" w:rsidR="00640203" w:rsidRDefault="00E62FF3" w:rsidP="00640203">
      <w:pPr>
        <w:snapToGrid w:val="0"/>
      </w:pPr>
      <w:r>
        <w:t>Based on the discussion and analysis i</w:t>
      </w:r>
      <w:r w:rsidR="00E6785D">
        <w:t>n this contribution, we have the following observations</w:t>
      </w:r>
      <w:r w:rsidR="00277ED8">
        <w:t xml:space="preserve"> and proposals</w:t>
      </w:r>
      <w:r w:rsidR="00BC0ACC">
        <w:t>.</w:t>
      </w:r>
    </w:p>
    <w:p w14:paraId="741084A6" w14:textId="7B3F15F0" w:rsidR="00E62FF3" w:rsidRDefault="00E62FF3" w:rsidP="00640203">
      <w:pPr>
        <w:snapToGrid w:val="0"/>
      </w:pPr>
      <w:r w:rsidRPr="00C1702D">
        <w:t>Observations:</w:t>
      </w:r>
    </w:p>
    <w:p w14:paraId="0D056018" w14:textId="77777777" w:rsidR="009154A3" w:rsidRDefault="009154A3" w:rsidP="001D745A">
      <w:pPr>
        <w:pStyle w:val="11"/>
        <w:rPr>
          <w:rFonts w:eastAsiaTheme="minorEastAsia" w:cstheme="minorBidi"/>
          <w:sz w:val="22"/>
          <w:szCs w:val="22"/>
          <w:lang w:val="en-US" w:eastAsia="zh-TW"/>
        </w:rPr>
      </w:pPr>
      <w:r>
        <w:rPr>
          <w:rFonts w:eastAsia="DengXian"/>
        </w:rPr>
        <w:fldChar w:fldCharType="begin"/>
      </w:r>
      <w:r>
        <w:rPr>
          <w:rFonts w:eastAsia="DengXian"/>
        </w:rPr>
        <w:instrText xml:space="preserve"> TOC \n \h \z \t "Observation,1" </w:instrText>
      </w:r>
      <w:r>
        <w:rPr>
          <w:rFonts w:eastAsia="DengXian"/>
        </w:rPr>
        <w:fldChar w:fldCharType="separate"/>
      </w:r>
      <w:hyperlink w:anchor="_Toc7791020" w:history="1">
        <w:r w:rsidRPr="00B65569">
          <w:rPr>
            <w:rStyle w:val="a9"/>
            <w:lang w:val="en-US" w:eastAsia="zh-TW"/>
          </w:rPr>
          <w:t>Observation 1</w:t>
        </w:r>
        <w:r>
          <w:rPr>
            <w:rFonts w:eastAsiaTheme="minorEastAsia" w:cstheme="minorBidi"/>
            <w:sz w:val="22"/>
            <w:szCs w:val="22"/>
            <w:lang w:val="en-US" w:eastAsia="zh-TW"/>
          </w:rPr>
          <w:tab/>
        </w:r>
        <w:r w:rsidRPr="00B65569">
          <w:rPr>
            <w:rStyle w:val="a9"/>
          </w:rPr>
          <w:t>Defining “panel” based on the unit of antenna group with independent transmission power and/or transmission timing would require additional work on panel-specific operation in order to achieve fast panel switch.</w:t>
        </w:r>
      </w:hyperlink>
    </w:p>
    <w:p w14:paraId="22442DFF" w14:textId="09E2BCED" w:rsidR="009154A3" w:rsidRDefault="003471B5" w:rsidP="001D745A">
      <w:pPr>
        <w:pStyle w:val="11"/>
        <w:rPr>
          <w:rFonts w:eastAsiaTheme="minorEastAsia" w:cstheme="minorBidi"/>
          <w:sz w:val="22"/>
          <w:szCs w:val="22"/>
          <w:lang w:val="en-US" w:eastAsia="zh-TW"/>
        </w:rPr>
      </w:pPr>
      <w:hyperlink w:anchor="_Toc7791021" w:history="1">
        <w:r w:rsidR="009154A3" w:rsidRPr="00B65569">
          <w:rPr>
            <w:rStyle w:val="a9"/>
            <w:rFonts w:eastAsia="DengXian"/>
          </w:rPr>
          <w:t>Observation 2</w:t>
        </w:r>
        <w:r w:rsidR="009154A3">
          <w:rPr>
            <w:rFonts w:eastAsiaTheme="minorEastAsia" w:cstheme="minorBidi"/>
            <w:sz w:val="22"/>
            <w:szCs w:val="22"/>
            <w:lang w:val="en-US" w:eastAsia="zh-TW"/>
          </w:rPr>
          <w:tab/>
        </w:r>
        <w:r w:rsidR="009154A3" w:rsidRPr="00B65569">
          <w:rPr>
            <w:rStyle w:val="a9"/>
          </w:rPr>
          <w:t>Rel-15 UE capable of realizing a 2-port beam is possible to realize two 1-port beams at the same time with UE-specific transmission power/time control.</w:t>
        </w:r>
      </w:hyperlink>
    </w:p>
    <w:p w14:paraId="15AB37F7" w14:textId="1AD258EB" w:rsidR="00E6785D" w:rsidRDefault="009154A3">
      <w:pPr>
        <w:snapToGrid w:val="0"/>
      </w:pPr>
      <w:r>
        <w:rPr>
          <w:rFonts w:eastAsia="DengXian" w:cstheme="minorHAnsi"/>
          <w:noProof/>
          <w:lang w:eastAsia="en-US"/>
        </w:rPr>
        <w:fldChar w:fldCharType="end"/>
      </w:r>
      <w:r w:rsidR="00E62FF3" w:rsidRPr="00C1702D">
        <w:t>P</w:t>
      </w:r>
      <w:r w:rsidR="003C13D5" w:rsidRPr="00C1702D">
        <w:t>roposals</w:t>
      </w:r>
      <w:r w:rsidR="00E62FF3" w:rsidRPr="00C1702D">
        <w:t>:</w:t>
      </w:r>
    </w:p>
    <w:p w14:paraId="2DE8ACB9" w14:textId="57C2D8E0" w:rsidR="009154A3" w:rsidRDefault="009154A3">
      <w:pPr>
        <w:pStyle w:val="11"/>
        <w:rPr>
          <w:rFonts w:eastAsiaTheme="minorEastAsia" w:cstheme="minorBidi"/>
          <w:b w:val="0"/>
          <w:sz w:val="22"/>
          <w:szCs w:val="22"/>
          <w:lang w:val="en-US" w:eastAsia="zh-TW"/>
        </w:rPr>
      </w:pPr>
      <w:r>
        <w:fldChar w:fldCharType="begin"/>
      </w:r>
      <w:r>
        <w:instrText xml:space="preserve"> TOC \n \h \z \t "Proposal,1" </w:instrText>
      </w:r>
      <w:r>
        <w:fldChar w:fldCharType="separate"/>
      </w:r>
      <w:hyperlink w:anchor="_Toc7791714" w:history="1">
        <w:r w:rsidRPr="00A91DCE">
          <w:rPr>
            <w:rStyle w:val="a9"/>
          </w:rPr>
          <w:t>Proposal 1</w:t>
        </w:r>
        <w:r>
          <w:rPr>
            <w:rFonts w:eastAsiaTheme="minorEastAsia" w:cstheme="minorBidi"/>
            <w:b w:val="0"/>
            <w:sz w:val="22"/>
            <w:szCs w:val="22"/>
            <w:lang w:val="en-US" w:eastAsia="zh-TW"/>
          </w:rPr>
          <w:tab/>
        </w:r>
        <w:r w:rsidRPr="00A91DCE">
          <w:rPr>
            <w:rStyle w:val="a9"/>
          </w:rPr>
          <w:t>A panel is defined as FL Opt-1 candidate, with the following modification:</w:t>
        </w:r>
      </w:hyperlink>
    </w:p>
    <w:p w14:paraId="5236F558" w14:textId="63A06438" w:rsidR="009154A3" w:rsidRDefault="003471B5" w:rsidP="009154A3">
      <w:pPr>
        <w:pStyle w:val="11"/>
        <w:numPr>
          <w:ilvl w:val="0"/>
          <w:numId w:val="35"/>
        </w:numPr>
        <w:ind w:hanging="164"/>
        <w:rPr>
          <w:rStyle w:val="a9"/>
        </w:rPr>
      </w:pPr>
      <w:hyperlink w:anchor="_Toc7791715" w:history="1">
        <w:r w:rsidR="009154A3" w:rsidRPr="00A91DCE">
          <w:rPr>
            <w:rStyle w:val="a9"/>
          </w:rPr>
          <w:t xml:space="preserve">Opt-1: Unit of antenna group to control </w:t>
        </w:r>
        <w:r w:rsidR="009154A3" w:rsidRPr="00A91DCE">
          <w:rPr>
            <w:rStyle w:val="a9"/>
            <w:i/>
          </w:rPr>
          <w:t>1-port</w:t>
        </w:r>
        <w:r w:rsidR="009154A3" w:rsidRPr="00A91DCE">
          <w:rPr>
            <w:rStyle w:val="a9"/>
          </w:rPr>
          <w:t xml:space="preserve"> beam independently</w:t>
        </w:r>
      </w:hyperlink>
    </w:p>
    <w:p w14:paraId="45B3879D" w14:textId="77777777" w:rsidR="009154A3" w:rsidRPr="009154A3" w:rsidRDefault="009154A3" w:rsidP="009154A3">
      <w:pPr>
        <w:ind w:left="1530" w:hanging="1530"/>
        <w:rPr>
          <w:b/>
          <w:lang w:eastAsia="en-US"/>
        </w:rPr>
      </w:pPr>
      <w:r w:rsidRPr="009154A3">
        <w:rPr>
          <w:b/>
          <w:lang w:eastAsia="en-US"/>
        </w:rPr>
        <w:t>Proposal 2</w:t>
      </w:r>
      <w:r w:rsidRPr="009154A3">
        <w:rPr>
          <w:b/>
          <w:lang w:eastAsia="en-US"/>
        </w:rPr>
        <w:tab/>
        <w:t>To support MPUE-Assumption3 for fast panel switch operation, the following signalling is supported</w:t>
      </w:r>
    </w:p>
    <w:p w14:paraId="136678C4" w14:textId="6E481824" w:rsidR="009154A3" w:rsidRPr="009154A3" w:rsidRDefault="009154A3" w:rsidP="009154A3">
      <w:pPr>
        <w:ind w:left="1440" w:firstLine="180"/>
        <w:rPr>
          <w:b/>
          <w:lang w:eastAsia="en-US"/>
        </w:rPr>
      </w:pPr>
      <w:r w:rsidRPr="009154A3">
        <w:rPr>
          <w:b/>
          <w:lang w:eastAsia="en-US"/>
        </w:rPr>
        <w:t>-</w:t>
      </w:r>
      <w:r>
        <w:rPr>
          <w:b/>
          <w:lang w:eastAsia="en-US"/>
        </w:rPr>
        <w:t xml:space="preserve"> </w:t>
      </w:r>
      <w:r w:rsidRPr="009154A3">
        <w:rPr>
          <w:b/>
          <w:lang w:eastAsia="en-US"/>
        </w:rPr>
        <w:t>NW signaling</w:t>
      </w:r>
    </w:p>
    <w:p w14:paraId="5D33ABCD" w14:textId="7FC90DC5" w:rsidR="009154A3" w:rsidRPr="009154A3" w:rsidRDefault="009154A3" w:rsidP="00A40576">
      <w:pPr>
        <w:ind w:leftChars="880" w:left="1760" w:firstLine="180"/>
        <w:rPr>
          <w:b/>
          <w:lang w:eastAsia="en-US"/>
        </w:rPr>
      </w:pPr>
      <w:r w:rsidRPr="009154A3">
        <w:rPr>
          <w:b/>
          <w:lang w:eastAsia="en-US"/>
        </w:rPr>
        <w:t xml:space="preserve">-  </w:t>
      </w:r>
      <w:r>
        <w:rPr>
          <w:b/>
          <w:lang w:eastAsia="en-US"/>
        </w:rPr>
        <w:t>I</w:t>
      </w:r>
      <w:r w:rsidRPr="009154A3">
        <w:rPr>
          <w:b/>
          <w:lang w:eastAsia="en-US"/>
        </w:rPr>
        <w:t>ndication to select UL transmission panel from currently active panels</w:t>
      </w:r>
    </w:p>
    <w:p w14:paraId="2252C4F2" w14:textId="3DC694CC" w:rsidR="009154A3" w:rsidRPr="009154A3" w:rsidRDefault="009154A3" w:rsidP="00A40576">
      <w:pPr>
        <w:ind w:leftChars="870" w:left="1740" w:firstLine="180"/>
        <w:rPr>
          <w:b/>
          <w:lang w:eastAsia="en-US"/>
        </w:rPr>
      </w:pPr>
      <w:r w:rsidRPr="009154A3">
        <w:rPr>
          <w:b/>
          <w:lang w:eastAsia="en-US"/>
        </w:rPr>
        <w:t xml:space="preserve">-  </w:t>
      </w:r>
      <w:r>
        <w:rPr>
          <w:b/>
          <w:lang w:eastAsia="en-US"/>
        </w:rPr>
        <w:t>I</w:t>
      </w:r>
      <w:r w:rsidRPr="009154A3">
        <w:rPr>
          <w:b/>
          <w:lang w:eastAsia="en-US"/>
        </w:rPr>
        <w:t>ndication to request a number of panels to be activated/deactivated based on UE capability</w:t>
      </w:r>
    </w:p>
    <w:p w14:paraId="5C5A39D9" w14:textId="76A61B97" w:rsidR="009154A3" w:rsidRPr="009154A3" w:rsidRDefault="009154A3" w:rsidP="009154A3">
      <w:pPr>
        <w:ind w:left="1440" w:firstLine="180"/>
        <w:rPr>
          <w:b/>
          <w:lang w:eastAsia="en-US"/>
        </w:rPr>
      </w:pPr>
      <w:r w:rsidRPr="009154A3">
        <w:rPr>
          <w:b/>
          <w:lang w:eastAsia="en-US"/>
        </w:rPr>
        <w:t>-  UE reporting</w:t>
      </w:r>
    </w:p>
    <w:p w14:paraId="1B3195EF" w14:textId="1C8B2B26" w:rsidR="009154A3" w:rsidRDefault="009154A3" w:rsidP="00A40576">
      <w:pPr>
        <w:ind w:leftChars="880" w:left="1760" w:firstLine="180"/>
        <w:rPr>
          <w:b/>
          <w:lang w:eastAsia="en-US"/>
        </w:rPr>
      </w:pPr>
      <w:r w:rsidRPr="009154A3">
        <w:rPr>
          <w:b/>
          <w:lang w:eastAsia="en-US"/>
        </w:rPr>
        <w:t>-  Report to indicate inform</w:t>
      </w:r>
      <w:bookmarkStart w:id="152" w:name="_GoBack"/>
      <w:bookmarkEnd w:id="152"/>
      <w:r w:rsidRPr="009154A3">
        <w:rPr>
          <w:b/>
          <w:lang w:eastAsia="en-US"/>
        </w:rPr>
        <w:t>ation of currently activated panels</w:t>
      </w:r>
    </w:p>
    <w:p w14:paraId="0CB25BCC" w14:textId="12A9FAFA" w:rsidR="009154A3" w:rsidRPr="001D745A" w:rsidRDefault="009154A3" w:rsidP="009154A3">
      <w:pPr>
        <w:rPr>
          <w:b/>
          <w:lang w:eastAsia="en-US"/>
        </w:rPr>
      </w:pPr>
      <w:r w:rsidRPr="001D745A">
        <w:rPr>
          <w:b/>
          <w:lang w:eastAsia="en-US"/>
        </w:rPr>
        <w:t>Proposal 3</w:t>
      </w:r>
      <w:r w:rsidRPr="001D745A">
        <w:rPr>
          <w:b/>
          <w:lang w:eastAsia="en-US"/>
        </w:rPr>
        <w:tab/>
        <w:t xml:space="preserve"> </w:t>
      </w:r>
      <w:r w:rsidRPr="001D745A">
        <w:rPr>
          <w:b/>
        </w:rPr>
        <w:t>Reuse SRS resource set ID as the panel ID.</w:t>
      </w:r>
    </w:p>
    <w:p w14:paraId="20BE9ECD" w14:textId="222E4797" w:rsidR="009154A3" w:rsidRPr="009154A3" w:rsidRDefault="009154A3" w:rsidP="009154A3">
      <w:pPr>
        <w:rPr>
          <w:b/>
          <w:lang w:eastAsia="en-US"/>
        </w:rPr>
      </w:pPr>
      <w:r w:rsidRPr="009154A3">
        <w:rPr>
          <w:b/>
          <w:lang w:eastAsia="en-US"/>
        </w:rPr>
        <w:t>Proposal 4</w:t>
      </w:r>
      <w:r w:rsidRPr="009154A3">
        <w:rPr>
          <w:b/>
          <w:lang w:eastAsia="en-US"/>
        </w:rPr>
        <w:tab/>
      </w:r>
      <w:r>
        <w:rPr>
          <w:b/>
          <w:lang w:eastAsia="en-US"/>
        </w:rPr>
        <w:t xml:space="preserve"> </w:t>
      </w:r>
      <w:r w:rsidRPr="009154A3">
        <w:rPr>
          <w:b/>
          <w:lang w:eastAsia="en-US"/>
        </w:rPr>
        <w:t>For BFRQ information delivery, consider only Option -2 and Option-3.</w:t>
      </w:r>
    </w:p>
    <w:p w14:paraId="4BDED180" w14:textId="2A75068F" w:rsidR="009154A3" w:rsidRPr="009154A3" w:rsidRDefault="009154A3" w:rsidP="009154A3">
      <w:pPr>
        <w:ind w:left="1620"/>
        <w:rPr>
          <w:b/>
          <w:lang w:eastAsia="en-US"/>
        </w:rPr>
      </w:pPr>
      <w:r w:rsidRPr="009154A3">
        <w:rPr>
          <w:b/>
          <w:lang w:eastAsia="en-US"/>
        </w:rPr>
        <w:t>- Option 2: step 1: UE conveys beam failure event, and step 2: UE reports new beam information (if present) and failed CC index(es)</w:t>
      </w:r>
    </w:p>
    <w:p w14:paraId="4B434B8B" w14:textId="34669F50" w:rsidR="009154A3" w:rsidRPr="009154A3" w:rsidRDefault="009154A3" w:rsidP="009154A3">
      <w:pPr>
        <w:ind w:left="1620"/>
        <w:rPr>
          <w:b/>
          <w:lang w:eastAsia="en-US"/>
        </w:rPr>
      </w:pPr>
      <w:r w:rsidRPr="009154A3">
        <w:rPr>
          <w:b/>
          <w:lang w:eastAsia="en-US"/>
        </w:rPr>
        <w:t>-</w:t>
      </w:r>
      <w:r>
        <w:rPr>
          <w:b/>
          <w:lang w:eastAsia="en-US"/>
        </w:rPr>
        <w:t xml:space="preserve"> </w:t>
      </w:r>
      <w:r w:rsidRPr="009154A3">
        <w:rPr>
          <w:b/>
          <w:lang w:eastAsia="en-US"/>
        </w:rPr>
        <w:t>Option 3: Step 1: UE conveys beam failure event and failed CC index(es), and step 2: UE reports new beam information (if present)</w:t>
      </w:r>
    </w:p>
    <w:p w14:paraId="6D14DABF" w14:textId="066B8A13" w:rsidR="009154A3" w:rsidRDefault="003471B5">
      <w:pPr>
        <w:pStyle w:val="11"/>
        <w:rPr>
          <w:rFonts w:eastAsiaTheme="minorEastAsia" w:cstheme="minorBidi"/>
          <w:b w:val="0"/>
          <w:sz w:val="22"/>
          <w:szCs w:val="22"/>
          <w:lang w:val="en-US" w:eastAsia="zh-TW"/>
        </w:rPr>
      </w:pPr>
      <w:hyperlink w:anchor="_Toc7791727" w:history="1">
        <w:r w:rsidR="009154A3" w:rsidRPr="00A91DCE">
          <w:rPr>
            <w:rStyle w:val="a9"/>
            <w:rFonts w:eastAsia="DengXian"/>
            <w:lang w:val="en-US"/>
          </w:rPr>
          <w:t>Proposal 5</w:t>
        </w:r>
        <w:r w:rsidR="009154A3">
          <w:rPr>
            <w:rFonts w:eastAsiaTheme="minorEastAsia" w:cstheme="minorBidi"/>
            <w:b w:val="0"/>
            <w:sz w:val="22"/>
            <w:szCs w:val="22"/>
            <w:lang w:val="en-US" w:eastAsia="zh-TW"/>
          </w:rPr>
          <w:tab/>
        </w:r>
        <w:r w:rsidR="009154A3" w:rsidRPr="00A91DCE">
          <w:rPr>
            <w:rStyle w:val="a9"/>
          </w:rPr>
          <w:t>The need for dedicatedly configured CORESET-BFR for individual SCell BFR procedure depends on the solution for BFRQ transmission and should be discussed later.</w:t>
        </w:r>
      </w:hyperlink>
    </w:p>
    <w:p w14:paraId="0F20CFF3" w14:textId="1B2A0F0D" w:rsidR="00640203" w:rsidRDefault="009154A3">
      <w:pPr>
        <w:snapToGrid w:val="0"/>
        <w:rPr>
          <w:rFonts w:eastAsia="DengXian"/>
          <w:b/>
        </w:rPr>
      </w:pPr>
      <w:r>
        <w:rPr>
          <w:rFonts w:eastAsia="Malgun Gothic" w:cstheme="minorHAnsi"/>
          <w:noProof/>
          <w:lang w:eastAsia="en-US"/>
        </w:rPr>
        <w:fldChar w:fldCharType="end"/>
      </w:r>
    </w:p>
    <w:p w14:paraId="070FE632" w14:textId="1065C83B" w:rsidR="00E63915" w:rsidRDefault="00E63915">
      <w:pPr>
        <w:pStyle w:val="1"/>
        <w:rPr>
          <w:rFonts w:eastAsia="DengXian"/>
        </w:rPr>
      </w:pPr>
      <w:r>
        <w:rPr>
          <w:rFonts w:eastAsia="DengXian"/>
        </w:rPr>
        <w:lastRenderedPageBreak/>
        <w:t>Reference</w:t>
      </w:r>
    </w:p>
    <w:p w14:paraId="3D63A7D9" w14:textId="77777777" w:rsidR="00E63915" w:rsidRDefault="00E63915" w:rsidP="00E63915">
      <w:pPr>
        <w:pStyle w:val="Reference"/>
      </w:pPr>
      <w:r w:rsidRPr="00E36BC9">
        <w:t>3GPP RAN1#96</w:t>
      </w:r>
      <w:r>
        <w:t>bis</w:t>
      </w:r>
      <w:r w:rsidRPr="00E36BC9">
        <w:t xml:space="preserve"> </w:t>
      </w:r>
      <w:r>
        <w:t>Draft minutes</w:t>
      </w:r>
      <w:r w:rsidRPr="00E36BC9">
        <w:t xml:space="preserve">, </w:t>
      </w:r>
      <w:r>
        <w:t>Xi’an China</w:t>
      </w:r>
      <w:r w:rsidRPr="00E36BC9">
        <w:t xml:space="preserve">, </w:t>
      </w:r>
      <w:r>
        <w:t>Apr.</w:t>
      </w:r>
      <w:r w:rsidRPr="00E36BC9">
        <w:t xml:space="preserve"> 2019</w:t>
      </w:r>
    </w:p>
    <w:p w14:paraId="332B119D" w14:textId="77777777" w:rsidR="00E63915" w:rsidRDefault="00E63915" w:rsidP="00E63915">
      <w:pPr>
        <w:pStyle w:val="Reference"/>
      </w:pPr>
      <w:bookmarkStart w:id="153" w:name="_Ref7790607"/>
      <w:r>
        <w:rPr>
          <w:rFonts w:eastAsia="DengXian" w:hint="eastAsia"/>
        </w:rPr>
        <w:t>R</w:t>
      </w:r>
      <w:r>
        <w:rPr>
          <w:rFonts w:eastAsia="DengXian"/>
        </w:rPr>
        <w:t>1-1905838, “</w:t>
      </w:r>
      <w:r w:rsidRPr="00012A32">
        <w:rPr>
          <w:lang w:eastAsia="x-none"/>
        </w:rPr>
        <w:t>Updated feature lead summary of Enhancements on Multi-beam Operations</w:t>
      </w:r>
      <w:r>
        <w:rPr>
          <w:lang w:eastAsia="x-none"/>
        </w:rPr>
        <w:t>”, LGE</w:t>
      </w:r>
      <w:bookmarkEnd w:id="153"/>
    </w:p>
    <w:p w14:paraId="164F8F73" w14:textId="77777777" w:rsidR="00E63915" w:rsidRDefault="00E63915" w:rsidP="00E63915">
      <w:pPr>
        <w:pStyle w:val="Reference"/>
        <w:rPr>
          <w:lang w:eastAsia="x-none"/>
        </w:rPr>
      </w:pPr>
      <w:r w:rsidRPr="00AE2B20">
        <w:rPr>
          <w:lang w:eastAsia="x-none"/>
        </w:rPr>
        <w:t xml:space="preserve">R4-1808542, " LS on Lead Time for Beam Switching," RAN4, </w:t>
      </w:r>
    </w:p>
    <w:p w14:paraId="053EF956" w14:textId="77777777" w:rsidR="00E63915" w:rsidRPr="00630F36" w:rsidRDefault="00E63915" w:rsidP="00E63915">
      <w:pPr>
        <w:pStyle w:val="Reference"/>
        <w:rPr>
          <w:lang w:eastAsia="x-none"/>
        </w:rPr>
      </w:pPr>
      <w:r w:rsidRPr="00630F36">
        <w:t>3GPP TS 38.214 v15.5.0, “NR; Physical layer procedures for data,” Mar. 2019</w:t>
      </w:r>
    </w:p>
    <w:p w14:paraId="6A2A9964" w14:textId="77777777" w:rsidR="00E63915" w:rsidRPr="00E62FF3" w:rsidRDefault="00E63915" w:rsidP="00E62FF3">
      <w:pPr>
        <w:rPr>
          <w:rFonts w:eastAsia="DengXian"/>
        </w:rPr>
      </w:pPr>
    </w:p>
    <w:sectPr w:rsidR="00E63915" w:rsidRPr="00E62F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6D554" w14:textId="77777777" w:rsidR="003471B5" w:rsidRDefault="003471B5" w:rsidP="0063297B">
      <w:pPr>
        <w:spacing w:after="0"/>
      </w:pPr>
      <w:r>
        <w:separator/>
      </w:r>
    </w:p>
  </w:endnote>
  <w:endnote w:type="continuationSeparator" w:id="0">
    <w:p w14:paraId="55945FA9" w14:textId="77777777" w:rsidR="003471B5" w:rsidRDefault="003471B5"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D8331" w14:textId="77777777" w:rsidR="003471B5" w:rsidRDefault="003471B5" w:rsidP="0063297B">
      <w:pPr>
        <w:spacing w:after="0"/>
      </w:pPr>
      <w:r>
        <w:separator/>
      </w:r>
    </w:p>
  </w:footnote>
  <w:footnote w:type="continuationSeparator" w:id="0">
    <w:p w14:paraId="05A6ACCF" w14:textId="77777777" w:rsidR="003471B5" w:rsidRDefault="003471B5"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392C"/>
    <w:multiLevelType w:val="hybridMultilevel"/>
    <w:tmpl w:val="2CAC1E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A549A5"/>
    <w:multiLevelType w:val="hybridMultilevel"/>
    <w:tmpl w:val="BB08CB86"/>
    <w:lvl w:ilvl="0" w:tplc="AC968F4C">
      <w:start w:val="3"/>
      <w:numFmt w:val="bullet"/>
      <w:lvlText w:val="-"/>
      <w:lvlJc w:val="left"/>
      <w:pPr>
        <w:ind w:left="1790" w:hanging="480"/>
      </w:pPr>
      <w:rPr>
        <w:rFonts w:ascii="Times New Roman" w:eastAsia="Malgun Gothic" w:hAnsi="Times New Roman" w:cs="Times New Roman" w:hint="default"/>
      </w:rPr>
    </w:lvl>
    <w:lvl w:ilvl="1" w:tplc="AC968F4C">
      <w:start w:val="3"/>
      <w:numFmt w:val="bullet"/>
      <w:lvlText w:val="-"/>
      <w:lvlJc w:val="left"/>
      <w:pPr>
        <w:ind w:left="2270" w:hanging="480"/>
      </w:pPr>
      <w:rPr>
        <w:rFonts w:ascii="Times New Roman" w:eastAsia="Malgun Gothic" w:hAnsi="Times New Roman" w:cs="Times New Roman" w:hint="default"/>
      </w:rPr>
    </w:lvl>
    <w:lvl w:ilvl="2" w:tplc="04090005" w:tentative="1">
      <w:start w:val="1"/>
      <w:numFmt w:val="bullet"/>
      <w:lvlText w:val=""/>
      <w:lvlJc w:val="left"/>
      <w:pPr>
        <w:ind w:left="2750" w:hanging="480"/>
      </w:pPr>
      <w:rPr>
        <w:rFonts w:ascii="Wingdings" w:hAnsi="Wingdings" w:hint="default"/>
      </w:rPr>
    </w:lvl>
    <w:lvl w:ilvl="3" w:tplc="04090001" w:tentative="1">
      <w:start w:val="1"/>
      <w:numFmt w:val="bullet"/>
      <w:lvlText w:val=""/>
      <w:lvlJc w:val="left"/>
      <w:pPr>
        <w:ind w:left="3230" w:hanging="480"/>
      </w:pPr>
      <w:rPr>
        <w:rFonts w:ascii="Wingdings" w:hAnsi="Wingdings" w:hint="default"/>
      </w:rPr>
    </w:lvl>
    <w:lvl w:ilvl="4" w:tplc="04090003" w:tentative="1">
      <w:start w:val="1"/>
      <w:numFmt w:val="bullet"/>
      <w:lvlText w:val=""/>
      <w:lvlJc w:val="left"/>
      <w:pPr>
        <w:ind w:left="3710" w:hanging="480"/>
      </w:pPr>
      <w:rPr>
        <w:rFonts w:ascii="Wingdings" w:hAnsi="Wingdings" w:hint="default"/>
      </w:rPr>
    </w:lvl>
    <w:lvl w:ilvl="5" w:tplc="04090005" w:tentative="1">
      <w:start w:val="1"/>
      <w:numFmt w:val="bullet"/>
      <w:lvlText w:val=""/>
      <w:lvlJc w:val="left"/>
      <w:pPr>
        <w:ind w:left="4190" w:hanging="480"/>
      </w:pPr>
      <w:rPr>
        <w:rFonts w:ascii="Wingdings" w:hAnsi="Wingdings" w:hint="default"/>
      </w:rPr>
    </w:lvl>
    <w:lvl w:ilvl="6" w:tplc="04090001" w:tentative="1">
      <w:start w:val="1"/>
      <w:numFmt w:val="bullet"/>
      <w:lvlText w:val=""/>
      <w:lvlJc w:val="left"/>
      <w:pPr>
        <w:ind w:left="4670" w:hanging="480"/>
      </w:pPr>
      <w:rPr>
        <w:rFonts w:ascii="Wingdings" w:hAnsi="Wingdings" w:hint="default"/>
      </w:rPr>
    </w:lvl>
    <w:lvl w:ilvl="7" w:tplc="04090003" w:tentative="1">
      <w:start w:val="1"/>
      <w:numFmt w:val="bullet"/>
      <w:lvlText w:val=""/>
      <w:lvlJc w:val="left"/>
      <w:pPr>
        <w:ind w:left="5150" w:hanging="480"/>
      </w:pPr>
      <w:rPr>
        <w:rFonts w:ascii="Wingdings" w:hAnsi="Wingdings" w:hint="default"/>
      </w:rPr>
    </w:lvl>
    <w:lvl w:ilvl="8" w:tplc="04090005" w:tentative="1">
      <w:start w:val="1"/>
      <w:numFmt w:val="bullet"/>
      <w:lvlText w:val=""/>
      <w:lvlJc w:val="left"/>
      <w:pPr>
        <w:ind w:left="5630" w:hanging="480"/>
      </w:pPr>
      <w:rPr>
        <w:rFonts w:ascii="Wingdings" w:hAnsi="Wingdings" w:hint="default"/>
      </w:rPr>
    </w:lvl>
  </w:abstractNum>
  <w:abstractNum w:abstractNumId="2" w15:restartNumberingAfterBreak="0">
    <w:nsid w:val="021A5D6B"/>
    <w:multiLevelType w:val="hybridMultilevel"/>
    <w:tmpl w:val="3832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4D6C7E1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472952"/>
    <w:multiLevelType w:val="hybridMultilevel"/>
    <w:tmpl w:val="B12A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934AD"/>
    <w:multiLevelType w:val="hybridMultilevel"/>
    <w:tmpl w:val="3C5E6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34309"/>
    <w:multiLevelType w:val="hybridMultilevel"/>
    <w:tmpl w:val="DA020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E2876"/>
    <w:multiLevelType w:val="hybridMultilevel"/>
    <w:tmpl w:val="CFBE43A4"/>
    <w:lvl w:ilvl="0" w:tplc="04090001">
      <w:start w:val="1"/>
      <w:numFmt w:val="bullet"/>
      <w:lvlText w:val=""/>
      <w:lvlJc w:val="left"/>
      <w:pPr>
        <w:ind w:left="2260" w:hanging="360"/>
      </w:pPr>
      <w:rPr>
        <w:rFonts w:ascii="Symbol" w:hAnsi="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8" w15:restartNumberingAfterBreak="0">
    <w:nsid w:val="11EF2DAF"/>
    <w:multiLevelType w:val="hybridMultilevel"/>
    <w:tmpl w:val="BD42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213B74"/>
    <w:multiLevelType w:val="hybridMultilevel"/>
    <w:tmpl w:val="1D50D752"/>
    <w:lvl w:ilvl="0" w:tplc="AC968F4C">
      <w:start w:val="3"/>
      <w:numFmt w:val="bullet"/>
      <w:lvlText w:val="-"/>
      <w:lvlJc w:val="left"/>
      <w:pPr>
        <w:ind w:left="3088" w:hanging="480"/>
      </w:pPr>
      <w:rPr>
        <w:rFonts w:ascii="Times New Roman" w:eastAsia="Malgun Gothic" w:hAnsi="Times New Roman" w:cs="Times New Roman"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AC56FF2"/>
    <w:multiLevelType w:val="hybridMultilevel"/>
    <w:tmpl w:val="EA94C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893"/>
    <w:multiLevelType w:val="hybridMultilevel"/>
    <w:tmpl w:val="EC38CCAC"/>
    <w:lvl w:ilvl="0" w:tplc="04090001">
      <w:start w:val="1"/>
      <w:numFmt w:val="bullet"/>
      <w:lvlText w:val=""/>
      <w:lvlJc w:val="left"/>
      <w:pPr>
        <w:ind w:left="2260" w:hanging="360"/>
      </w:pPr>
      <w:rPr>
        <w:rFonts w:ascii="Symbol" w:hAnsi="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13" w15:restartNumberingAfterBreak="0">
    <w:nsid w:val="319B4323"/>
    <w:multiLevelType w:val="hybridMultilevel"/>
    <w:tmpl w:val="97785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7018F"/>
    <w:multiLevelType w:val="hybridMultilevel"/>
    <w:tmpl w:val="FCD0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926FFB"/>
    <w:multiLevelType w:val="hybridMultilevel"/>
    <w:tmpl w:val="97E4B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DE4DF7"/>
    <w:multiLevelType w:val="hybridMultilevel"/>
    <w:tmpl w:val="5A22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0557E4"/>
    <w:multiLevelType w:val="hybridMultilevel"/>
    <w:tmpl w:val="002CF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0C7C39"/>
    <w:multiLevelType w:val="hybridMultilevel"/>
    <w:tmpl w:val="B16AE1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BDF65F6"/>
    <w:multiLevelType w:val="hybridMultilevel"/>
    <w:tmpl w:val="40627CE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1" w15:restartNumberingAfterBreak="0">
    <w:nsid w:val="4CAB0657"/>
    <w:multiLevelType w:val="hybridMultilevel"/>
    <w:tmpl w:val="D2687BE8"/>
    <w:lvl w:ilvl="0" w:tplc="04090001">
      <w:start w:val="1"/>
      <w:numFmt w:val="bullet"/>
      <w:lvlText w:val=""/>
      <w:lvlJc w:val="left"/>
      <w:pPr>
        <w:ind w:left="2260" w:hanging="360"/>
      </w:pPr>
      <w:rPr>
        <w:rFonts w:ascii="Symbol" w:hAnsi="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22" w15:restartNumberingAfterBreak="0">
    <w:nsid w:val="4CB33A3E"/>
    <w:multiLevelType w:val="hybridMultilevel"/>
    <w:tmpl w:val="18B8B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CC38017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C0BAC"/>
    <w:multiLevelType w:val="hybridMultilevel"/>
    <w:tmpl w:val="13389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722F0"/>
    <w:multiLevelType w:val="hybridMultilevel"/>
    <w:tmpl w:val="14648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E416F3"/>
    <w:multiLevelType w:val="hybridMultilevel"/>
    <w:tmpl w:val="3C4CB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21C41"/>
    <w:multiLevelType w:val="hybridMultilevel"/>
    <w:tmpl w:val="53F2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0047A"/>
    <w:multiLevelType w:val="hybridMultilevel"/>
    <w:tmpl w:val="CE24EE6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68420B05"/>
    <w:multiLevelType w:val="hybridMultilevel"/>
    <w:tmpl w:val="41CEDC9C"/>
    <w:lvl w:ilvl="0" w:tplc="AC968F4C">
      <w:start w:val="3"/>
      <w:numFmt w:val="bullet"/>
      <w:lvlText w:val="-"/>
      <w:lvlJc w:val="left"/>
      <w:pPr>
        <w:ind w:left="1784" w:hanging="480"/>
      </w:pPr>
      <w:rPr>
        <w:rFonts w:ascii="Times New Roman" w:eastAsia="Malgun Gothic" w:hAnsi="Times New Roman" w:cs="Times New Roman"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8A29F2"/>
    <w:multiLevelType w:val="hybridMultilevel"/>
    <w:tmpl w:val="B6F66E28"/>
    <w:lvl w:ilvl="0" w:tplc="54EC43C2">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9F1703F"/>
    <w:multiLevelType w:val="hybridMultilevel"/>
    <w:tmpl w:val="DAD6DE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C4F24F4"/>
    <w:multiLevelType w:val="hybridMultilevel"/>
    <w:tmpl w:val="DA2EAB4A"/>
    <w:lvl w:ilvl="0" w:tplc="04090001">
      <w:start w:val="1"/>
      <w:numFmt w:val="bullet"/>
      <w:lvlText w:val=""/>
      <w:lvlJc w:val="left"/>
      <w:pPr>
        <w:ind w:left="1987" w:hanging="360"/>
      </w:pPr>
      <w:rPr>
        <w:rFonts w:ascii="Symbol" w:hAnsi="Symbol"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34" w15:restartNumberingAfterBreak="0">
    <w:nsid w:val="7C7E4023"/>
    <w:multiLevelType w:val="hybridMultilevel"/>
    <w:tmpl w:val="8A6E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20"/>
  </w:num>
  <w:num w:numId="4">
    <w:abstractNumId w:val="15"/>
  </w:num>
  <w:num w:numId="5">
    <w:abstractNumId w:val="23"/>
  </w:num>
  <w:num w:numId="6">
    <w:abstractNumId w:val="2"/>
  </w:num>
  <w:num w:numId="7">
    <w:abstractNumId w:val="6"/>
  </w:num>
  <w:num w:numId="8">
    <w:abstractNumId w:val="14"/>
  </w:num>
  <w:num w:numId="9">
    <w:abstractNumId w:val="17"/>
  </w:num>
  <w:num w:numId="10">
    <w:abstractNumId w:val="34"/>
  </w:num>
  <w:num w:numId="11">
    <w:abstractNumId w:val="18"/>
  </w:num>
  <w:num w:numId="12">
    <w:abstractNumId w:val="0"/>
  </w:num>
  <w:num w:numId="13">
    <w:abstractNumId w:val="27"/>
  </w:num>
  <w:num w:numId="14">
    <w:abstractNumId w:val="28"/>
  </w:num>
  <w:num w:numId="15">
    <w:abstractNumId w:val="33"/>
  </w:num>
  <w:num w:numId="16">
    <w:abstractNumId w:val="16"/>
  </w:num>
  <w:num w:numId="17">
    <w:abstractNumId w:val="32"/>
  </w:num>
  <w:num w:numId="18">
    <w:abstractNumId w:val="25"/>
  </w:num>
  <w:num w:numId="19">
    <w:abstractNumId w:val="12"/>
  </w:num>
  <w:num w:numId="20">
    <w:abstractNumId w:val="21"/>
  </w:num>
  <w:num w:numId="21">
    <w:abstractNumId w:val="7"/>
  </w:num>
  <w:num w:numId="22">
    <w:abstractNumId w:val="19"/>
  </w:num>
  <w:num w:numId="23">
    <w:abstractNumId w:val="31"/>
  </w:num>
  <w:num w:numId="24">
    <w:abstractNumId w:val="26"/>
  </w:num>
  <w:num w:numId="25">
    <w:abstractNumId w:val="4"/>
  </w:num>
  <w:num w:numId="26">
    <w:abstractNumId w:val="5"/>
  </w:num>
  <w:num w:numId="27">
    <w:abstractNumId w:val="11"/>
  </w:num>
  <w:num w:numId="28">
    <w:abstractNumId w:val="8"/>
  </w:num>
  <w:num w:numId="29">
    <w:abstractNumId w:val="13"/>
  </w:num>
  <w:num w:numId="30">
    <w:abstractNumId w:val="22"/>
  </w:num>
  <w:num w:numId="31">
    <w:abstractNumId w:val="24"/>
  </w:num>
  <w:num w:numId="32">
    <w:abstractNumId w:val="10"/>
  </w:num>
  <w:num w:numId="33">
    <w:abstractNumId w:val="30"/>
  </w:num>
  <w:num w:numId="34">
    <w:abstractNumId w:val="1"/>
  </w:num>
  <w:num w:numId="35">
    <w:abstractNumId w:val="29"/>
  </w:num>
  <w:num w:numId="36">
    <w:abstractNumId w:val="15"/>
  </w:num>
  <w:num w:numId="37">
    <w:abstractNumId w:val="3"/>
  </w:num>
  <w:num w:numId="38">
    <w:abstractNumId w:val="15"/>
  </w:num>
  <w:num w:numId="39">
    <w:abstractNumId w:val="15"/>
  </w:num>
  <w:num w:numId="40">
    <w:abstractNumId w:val="15"/>
  </w:num>
  <w:num w:numId="41">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asFADg/ADktAAAA"/>
  </w:docVars>
  <w:rsids>
    <w:rsidRoot w:val="006A4A78"/>
    <w:rsid w:val="00004A2B"/>
    <w:rsid w:val="00004E8F"/>
    <w:rsid w:val="00011505"/>
    <w:rsid w:val="000164F1"/>
    <w:rsid w:val="00040844"/>
    <w:rsid w:val="00060D85"/>
    <w:rsid w:val="000641E0"/>
    <w:rsid w:val="0006645F"/>
    <w:rsid w:val="000765E8"/>
    <w:rsid w:val="00077F87"/>
    <w:rsid w:val="000877E2"/>
    <w:rsid w:val="00087FF4"/>
    <w:rsid w:val="00090D23"/>
    <w:rsid w:val="00092147"/>
    <w:rsid w:val="00092C12"/>
    <w:rsid w:val="000A05A9"/>
    <w:rsid w:val="000A4A70"/>
    <w:rsid w:val="000A72BB"/>
    <w:rsid w:val="000B11D8"/>
    <w:rsid w:val="000B5758"/>
    <w:rsid w:val="000C5587"/>
    <w:rsid w:val="000D436E"/>
    <w:rsid w:val="000F27B9"/>
    <w:rsid w:val="00100FD3"/>
    <w:rsid w:val="00102528"/>
    <w:rsid w:val="001032BE"/>
    <w:rsid w:val="001159E8"/>
    <w:rsid w:val="00117B93"/>
    <w:rsid w:val="00120364"/>
    <w:rsid w:val="00121950"/>
    <w:rsid w:val="00130D59"/>
    <w:rsid w:val="001350CC"/>
    <w:rsid w:val="00140508"/>
    <w:rsid w:val="00140D47"/>
    <w:rsid w:val="001411CA"/>
    <w:rsid w:val="00141AC6"/>
    <w:rsid w:val="00142170"/>
    <w:rsid w:val="0014756E"/>
    <w:rsid w:val="00150043"/>
    <w:rsid w:val="00151E0B"/>
    <w:rsid w:val="00164F50"/>
    <w:rsid w:val="00175DBA"/>
    <w:rsid w:val="0017744C"/>
    <w:rsid w:val="00184890"/>
    <w:rsid w:val="0019033F"/>
    <w:rsid w:val="001946A6"/>
    <w:rsid w:val="001A6952"/>
    <w:rsid w:val="001B4136"/>
    <w:rsid w:val="001B515B"/>
    <w:rsid w:val="001C04A9"/>
    <w:rsid w:val="001D0914"/>
    <w:rsid w:val="001D4A6B"/>
    <w:rsid w:val="001D745A"/>
    <w:rsid w:val="001D7D48"/>
    <w:rsid w:val="001E5E12"/>
    <w:rsid w:val="002040A5"/>
    <w:rsid w:val="00217B35"/>
    <w:rsid w:val="002261CD"/>
    <w:rsid w:val="00226600"/>
    <w:rsid w:val="0023213C"/>
    <w:rsid w:val="0023764A"/>
    <w:rsid w:val="002409BC"/>
    <w:rsid w:val="002462E6"/>
    <w:rsid w:val="00246E47"/>
    <w:rsid w:val="00251AA6"/>
    <w:rsid w:val="0026147C"/>
    <w:rsid w:val="00265BC6"/>
    <w:rsid w:val="00266699"/>
    <w:rsid w:val="002753CB"/>
    <w:rsid w:val="00277ED8"/>
    <w:rsid w:val="0028348F"/>
    <w:rsid w:val="00283B47"/>
    <w:rsid w:val="00283DA5"/>
    <w:rsid w:val="00292A1A"/>
    <w:rsid w:val="0029349D"/>
    <w:rsid w:val="002A1C4F"/>
    <w:rsid w:val="002B4821"/>
    <w:rsid w:val="002B6795"/>
    <w:rsid w:val="002C1440"/>
    <w:rsid w:val="002D0A11"/>
    <w:rsid w:val="002D1055"/>
    <w:rsid w:val="002E3D41"/>
    <w:rsid w:val="002F1BD5"/>
    <w:rsid w:val="002F3010"/>
    <w:rsid w:val="002F4CE6"/>
    <w:rsid w:val="00304257"/>
    <w:rsid w:val="00306D3F"/>
    <w:rsid w:val="00311FC9"/>
    <w:rsid w:val="0031408C"/>
    <w:rsid w:val="003211BF"/>
    <w:rsid w:val="00332483"/>
    <w:rsid w:val="00337856"/>
    <w:rsid w:val="00337EC7"/>
    <w:rsid w:val="00340A5E"/>
    <w:rsid w:val="00340E36"/>
    <w:rsid w:val="00346D25"/>
    <w:rsid w:val="00346ED1"/>
    <w:rsid w:val="003471B5"/>
    <w:rsid w:val="003503FC"/>
    <w:rsid w:val="00357483"/>
    <w:rsid w:val="0036258E"/>
    <w:rsid w:val="00372381"/>
    <w:rsid w:val="00375875"/>
    <w:rsid w:val="0039336A"/>
    <w:rsid w:val="003A4185"/>
    <w:rsid w:val="003A527A"/>
    <w:rsid w:val="003A666D"/>
    <w:rsid w:val="003A6CFF"/>
    <w:rsid w:val="003B107F"/>
    <w:rsid w:val="003C13D5"/>
    <w:rsid w:val="003C1C03"/>
    <w:rsid w:val="003D035E"/>
    <w:rsid w:val="003E54CD"/>
    <w:rsid w:val="003F4247"/>
    <w:rsid w:val="00410971"/>
    <w:rsid w:val="00417947"/>
    <w:rsid w:val="00420264"/>
    <w:rsid w:val="0042740D"/>
    <w:rsid w:val="00431CDC"/>
    <w:rsid w:val="00447C4B"/>
    <w:rsid w:val="00457CF9"/>
    <w:rsid w:val="00460C5A"/>
    <w:rsid w:val="00464515"/>
    <w:rsid w:val="004660F0"/>
    <w:rsid w:val="0047641F"/>
    <w:rsid w:val="004A067C"/>
    <w:rsid w:val="004A40FE"/>
    <w:rsid w:val="004C2EBF"/>
    <w:rsid w:val="004C688C"/>
    <w:rsid w:val="004D4E24"/>
    <w:rsid w:val="004D7A67"/>
    <w:rsid w:val="004E115A"/>
    <w:rsid w:val="004E61D7"/>
    <w:rsid w:val="00500A75"/>
    <w:rsid w:val="00503526"/>
    <w:rsid w:val="00522BF1"/>
    <w:rsid w:val="005326B9"/>
    <w:rsid w:val="00533B6B"/>
    <w:rsid w:val="00533C06"/>
    <w:rsid w:val="00534496"/>
    <w:rsid w:val="00540DA1"/>
    <w:rsid w:val="00551244"/>
    <w:rsid w:val="005514A9"/>
    <w:rsid w:val="005643DD"/>
    <w:rsid w:val="005718A0"/>
    <w:rsid w:val="00575D10"/>
    <w:rsid w:val="005860F7"/>
    <w:rsid w:val="00595344"/>
    <w:rsid w:val="00597063"/>
    <w:rsid w:val="0059772B"/>
    <w:rsid w:val="005B48F8"/>
    <w:rsid w:val="005C3210"/>
    <w:rsid w:val="005D31EF"/>
    <w:rsid w:val="005D6242"/>
    <w:rsid w:val="005D701E"/>
    <w:rsid w:val="005E1F4B"/>
    <w:rsid w:val="005E5795"/>
    <w:rsid w:val="006021F8"/>
    <w:rsid w:val="00604F9A"/>
    <w:rsid w:val="00607499"/>
    <w:rsid w:val="006226AC"/>
    <w:rsid w:val="00630F36"/>
    <w:rsid w:val="00631D4F"/>
    <w:rsid w:val="0063297B"/>
    <w:rsid w:val="006332F3"/>
    <w:rsid w:val="00640203"/>
    <w:rsid w:val="006402AA"/>
    <w:rsid w:val="00641823"/>
    <w:rsid w:val="00642466"/>
    <w:rsid w:val="00645202"/>
    <w:rsid w:val="00650F0D"/>
    <w:rsid w:val="00651F58"/>
    <w:rsid w:val="006541A4"/>
    <w:rsid w:val="00662FC7"/>
    <w:rsid w:val="006714EF"/>
    <w:rsid w:val="00681C40"/>
    <w:rsid w:val="006832B4"/>
    <w:rsid w:val="00683624"/>
    <w:rsid w:val="006873C3"/>
    <w:rsid w:val="00691992"/>
    <w:rsid w:val="00692027"/>
    <w:rsid w:val="006948BE"/>
    <w:rsid w:val="006A4A78"/>
    <w:rsid w:val="006A65F5"/>
    <w:rsid w:val="006A6ECE"/>
    <w:rsid w:val="006B13F0"/>
    <w:rsid w:val="006B40C4"/>
    <w:rsid w:val="006C378D"/>
    <w:rsid w:val="006C627A"/>
    <w:rsid w:val="006F2A6B"/>
    <w:rsid w:val="0070413E"/>
    <w:rsid w:val="007041E8"/>
    <w:rsid w:val="007112C0"/>
    <w:rsid w:val="00714DA9"/>
    <w:rsid w:val="00716D9D"/>
    <w:rsid w:val="00721143"/>
    <w:rsid w:val="007213CA"/>
    <w:rsid w:val="007220C1"/>
    <w:rsid w:val="00723DB2"/>
    <w:rsid w:val="00724BA4"/>
    <w:rsid w:val="007307A2"/>
    <w:rsid w:val="0073595F"/>
    <w:rsid w:val="00763F72"/>
    <w:rsid w:val="00765DD3"/>
    <w:rsid w:val="00771943"/>
    <w:rsid w:val="007848ED"/>
    <w:rsid w:val="00790E9B"/>
    <w:rsid w:val="0079355F"/>
    <w:rsid w:val="007A3170"/>
    <w:rsid w:val="007A345D"/>
    <w:rsid w:val="007A78CA"/>
    <w:rsid w:val="007C0EB9"/>
    <w:rsid w:val="007C10BC"/>
    <w:rsid w:val="007C1338"/>
    <w:rsid w:val="007C5488"/>
    <w:rsid w:val="007D05E6"/>
    <w:rsid w:val="007E038D"/>
    <w:rsid w:val="007E7AC0"/>
    <w:rsid w:val="007F4CD9"/>
    <w:rsid w:val="00804A43"/>
    <w:rsid w:val="0082650D"/>
    <w:rsid w:val="00826EDA"/>
    <w:rsid w:val="0084551F"/>
    <w:rsid w:val="00852937"/>
    <w:rsid w:val="0088423C"/>
    <w:rsid w:val="008860DF"/>
    <w:rsid w:val="00886DB9"/>
    <w:rsid w:val="00897341"/>
    <w:rsid w:val="008A2480"/>
    <w:rsid w:val="008A3669"/>
    <w:rsid w:val="008B40E1"/>
    <w:rsid w:val="008C23D2"/>
    <w:rsid w:val="008D361B"/>
    <w:rsid w:val="008D36AE"/>
    <w:rsid w:val="008E1D9C"/>
    <w:rsid w:val="008E437B"/>
    <w:rsid w:val="008E461D"/>
    <w:rsid w:val="008E622F"/>
    <w:rsid w:val="008F24E5"/>
    <w:rsid w:val="008F39AD"/>
    <w:rsid w:val="009026AE"/>
    <w:rsid w:val="00907E2F"/>
    <w:rsid w:val="009154A3"/>
    <w:rsid w:val="00917188"/>
    <w:rsid w:val="00922DDF"/>
    <w:rsid w:val="00923D9F"/>
    <w:rsid w:val="00930709"/>
    <w:rsid w:val="009326BD"/>
    <w:rsid w:val="00932935"/>
    <w:rsid w:val="00955EBD"/>
    <w:rsid w:val="00975C0A"/>
    <w:rsid w:val="00981EAC"/>
    <w:rsid w:val="00986583"/>
    <w:rsid w:val="0098759C"/>
    <w:rsid w:val="009951F0"/>
    <w:rsid w:val="009A3179"/>
    <w:rsid w:val="009A7AA0"/>
    <w:rsid w:val="009B7587"/>
    <w:rsid w:val="009C0D50"/>
    <w:rsid w:val="009D112D"/>
    <w:rsid w:val="009D6365"/>
    <w:rsid w:val="009E1AC6"/>
    <w:rsid w:val="009F3D70"/>
    <w:rsid w:val="009F5133"/>
    <w:rsid w:val="00A04811"/>
    <w:rsid w:val="00A108D0"/>
    <w:rsid w:val="00A23275"/>
    <w:rsid w:val="00A27E61"/>
    <w:rsid w:val="00A33ACF"/>
    <w:rsid w:val="00A34A8B"/>
    <w:rsid w:val="00A37415"/>
    <w:rsid w:val="00A40576"/>
    <w:rsid w:val="00A50039"/>
    <w:rsid w:val="00A55141"/>
    <w:rsid w:val="00A558B4"/>
    <w:rsid w:val="00A642FD"/>
    <w:rsid w:val="00A96C13"/>
    <w:rsid w:val="00AA0DFB"/>
    <w:rsid w:val="00AB4425"/>
    <w:rsid w:val="00AB64EA"/>
    <w:rsid w:val="00AB6864"/>
    <w:rsid w:val="00AC54BE"/>
    <w:rsid w:val="00AC5B84"/>
    <w:rsid w:val="00AD3910"/>
    <w:rsid w:val="00AD778F"/>
    <w:rsid w:val="00AE2B20"/>
    <w:rsid w:val="00AE6B31"/>
    <w:rsid w:val="00AF5CB8"/>
    <w:rsid w:val="00B0014B"/>
    <w:rsid w:val="00B06526"/>
    <w:rsid w:val="00B06705"/>
    <w:rsid w:val="00B227C6"/>
    <w:rsid w:val="00B238C0"/>
    <w:rsid w:val="00B319A2"/>
    <w:rsid w:val="00B32BAA"/>
    <w:rsid w:val="00B33891"/>
    <w:rsid w:val="00B446D3"/>
    <w:rsid w:val="00B47132"/>
    <w:rsid w:val="00B476C9"/>
    <w:rsid w:val="00B50F4F"/>
    <w:rsid w:val="00B56D23"/>
    <w:rsid w:val="00B67DDD"/>
    <w:rsid w:val="00B7161A"/>
    <w:rsid w:val="00B77646"/>
    <w:rsid w:val="00B85C4E"/>
    <w:rsid w:val="00B87640"/>
    <w:rsid w:val="00B92E0B"/>
    <w:rsid w:val="00BA181B"/>
    <w:rsid w:val="00BA7380"/>
    <w:rsid w:val="00BB36D3"/>
    <w:rsid w:val="00BC0ACC"/>
    <w:rsid w:val="00BC23CB"/>
    <w:rsid w:val="00BC43E2"/>
    <w:rsid w:val="00BC5100"/>
    <w:rsid w:val="00BD421B"/>
    <w:rsid w:val="00BD7926"/>
    <w:rsid w:val="00BF1025"/>
    <w:rsid w:val="00C04FDA"/>
    <w:rsid w:val="00C12179"/>
    <w:rsid w:val="00C12B3A"/>
    <w:rsid w:val="00C14A92"/>
    <w:rsid w:val="00C1702D"/>
    <w:rsid w:val="00C218FC"/>
    <w:rsid w:val="00C371E6"/>
    <w:rsid w:val="00C37D56"/>
    <w:rsid w:val="00C43099"/>
    <w:rsid w:val="00C61BE4"/>
    <w:rsid w:val="00C7544B"/>
    <w:rsid w:val="00C9043D"/>
    <w:rsid w:val="00C92BFE"/>
    <w:rsid w:val="00CA2A35"/>
    <w:rsid w:val="00CA6D68"/>
    <w:rsid w:val="00CB7FD6"/>
    <w:rsid w:val="00CC2025"/>
    <w:rsid w:val="00CC278A"/>
    <w:rsid w:val="00CC5CBC"/>
    <w:rsid w:val="00CC6AC9"/>
    <w:rsid w:val="00CF07B2"/>
    <w:rsid w:val="00CF2030"/>
    <w:rsid w:val="00CF211D"/>
    <w:rsid w:val="00CF2D92"/>
    <w:rsid w:val="00D02BEF"/>
    <w:rsid w:val="00D15BA4"/>
    <w:rsid w:val="00D1777F"/>
    <w:rsid w:val="00D17FAE"/>
    <w:rsid w:val="00D40635"/>
    <w:rsid w:val="00D415FF"/>
    <w:rsid w:val="00D51E0E"/>
    <w:rsid w:val="00D5268F"/>
    <w:rsid w:val="00D61095"/>
    <w:rsid w:val="00D64898"/>
    <w:rsid w:val="00D65109"/>
    <w:rsid w:val="00D700A8"/>
    <w:rsid w:val="00D73D3B"/>
    <w:rsid w:val="00D74486"/>
    <w:rsid w:val="00D75E1C"/>
    <w:rsid w:val="00D7638D"/>
    <w:rsid w:val="00D85021"/>
    <w:rsid w:val="00D850A1"/>
    <w:rsid w:val="00D91E7F"/>
    <w:rsid w:val="00D92516"/>
    <w:rsid w:val="00D9451A"/>
    <w:rsid w:val="00D9534A"/>
    <w:rsid w:val="00DA3BA6"/>
    <w:rsid w:val="00DA77FC"/>
    <w:rsid w:val="00DB5F21"/>
    <w:rsid w:val="00DC7068"/>
    <w:rsid w:val="00DD076F"/>
    <w:rsid w:val="00DF331F"/>
    <w:rsid w:val="00DF5A68"/>
    <w:rsid w:val="00E1317B"/>
    <w:rsid w:val="00E13407"/>
    <w:rsid w:val="00E2171A"/>
    <w:rsid w:val="00E21921"/>
    <w:rsid w:val="00E25594"/>
    <w:rsid w:val="00E36BC9"/>
    <w:rsid w:val="00E40273"/>
    <w:rsid w:val="00E40EF5"/>
    <w:rsid w:val="00E42568"/>
    <w:rsid w:val="00E43BA4"/>
    <w:rsid w:val="00E510BC"/>
    <w:rsid w:val="00E62FF3"/>
    <w:rsid w:val="00E63915"/>
    <w:rsid w:val="00E65ED1"/>
    <w:rsid w:val="00E6785D"/>
    <w:rsid w:val="00E80A90"/>
    <w:rsid w:val="00E84CCD"/>
    <w:rsid w:val="00E9264F"/>
    <w:rsid w:val="00E966F4"/>
    <w:rsid w:val="00E967E7"/>
    <w:rsid w:val="00E96865"/>
    <w:rsid w:val="00EA1BFA"/>
    <w:rsid w:val="00EB1B13"/>
    <w:rsid w:val="00EB1FC2"/>
    <w:rsid w:val="00EB62A6"/>
    <w:rsid w:val="00EB70FE"/>
    <w:rsid w:val="00EC702E"/>
    <w:rsid w:val="00F1336B"/>
    <w:rsid w:val="00F35B86"/>
    <w:rsid w:val="00F43C17"/>
    <w:rsid w:val="00F45971"/>
    <w:rsid w:val="00F469EC"/>
    <w:rsid w:val="00F54FD5"/>
    <w:rsid w:val="00F6206C"/>
    <w:rsid w:val="00F62F66"/>
    <w:rsid w:val="00F63EBC"/>
    <w:rsid w:val="00F63F4F"/>
    <w:rsid w:val="00F648E5"/>
    <w:rsid w:val="00F66954"/>
    <w:rsid w:val="00F677A8"/>
    <w:rsid w:val="00F77B6B"/>
    <w:rsid w:val="00F856C1"/>
    <w:rsid w:val="00F87104"/>
    <w:rsid w:val="00F904CA"/>
    <w:rsid w:val="00F926B5"/>
    <w:rsid w:val="00FA106B"/>
    <w:rsid w:val="00FA5BED"/>
    <w:rsid w:val="00FA791D"/>
    <w:rsid w:val="00FB591D"/>
    <w:rsid w:val="00FD3D1D"/>
    <w:rsid w:val="00FD4AD0"/>
    <w:rsid w:val="00FD5810"/>
    <w:rsid w:val="00FE5034"/>
    <w:rsid w:val="00FE63AA"/>
    <w:rsid w:val="00FF45F4"/>
    <w:rsid w:val="00FF5AD0"/>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035E"/>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aliases w:val="h1,h11,h12,h13,h14,h15,h16,h17,h111,h121,h131,h141,h151,h161,h18,h112,h122,h132,h142,h152,h162,h19,h113,h123,h133,h143,h153,h163,H1,app heading 1,l1,Memo Heading 1,Heading 1_a"/>
    <w:next w:val="a"/>
    <w:link w:val="10"/>
    <w:uiPriority w:val="9"/>
    <w:qFormat/>
    <w:rsid w:val="003D03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
    <w:basedOn w:val="1"/>
    <w:next w:val="a"/>
    <w:link w:val="20"/>
    <w:qFormat/>
    <w:rsid w:val="003D035E"/>
    <w:pPr>
      <w:numPr>
        <w:ilvl w:val="1"/>
      </w:numPr>
      <w:pBdr>
        <w:top w:val="none" w:sz="0" w:space="0" w:color="auto"/>
      </w:pBdr>
      <w:spacing w:before="180"/>
      <w:outlineLvl w:val="1"/>
    </w:pPr>
    <w:rPr>
      <w:sz w:val="28"/>
      <w:szCs w:val="32"/>
    </w:rPr>
  </w:style>
  <w:style w:type="paragraph" w:styleId="3">
    <w:name w:val="heading 3"/>
    <w:aliases w:val="H3,h3"/>
    <w:basedOn w:val="2"/>
    <w:next w:val="a"/>
    <w:link w:val="30"/>
    <w:qFormat/>
    <w:rsid w:val="003D035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
    <w:basedOn w:val="3"/>
    <w:next w:val="a"/>
    <w:link w:val="40"/>
    <w:qFormat/>
    <w:rsid w:val="003D035E"/>
    <w:pPr>
      <w:numPr>
        <w:ilvl w:val="3"/>
      </w:numPr>
      <w:outlineLvl w:val="3"/>
    </w:pPr>
    <w:rPr>
      <w:szCs w:val="24"/>
    </w:rPr>
  </w:style>
  <w:style w:type="paragraph" w:styleId="5">
    <w:name w:val="heading 5"/>
    <w:aliases w:val="h5,Heading5"/>
    <w:basedOn w:val="4"/>
    <w:next w:val="a"/>
    <w:link w:val="50"/>
    <w:qFormat/>
    <w:rsid w:val="003D035E"/>
    <w:pPr>
      <w:numPr>
        <w:ilvl w:val="4"/>
      </w:numPr>
      <w:outlineLvl w:val="4"/>
    </w:pPr>
    <w:rPr>
      <w:sz w:val="22"/>
      <w:szCs w:val="22"/>
    </w:rPr>
  </w:style>
  <w:style w:type="paragraph" w:styleId="6">
    <w:name w:val="heading 6"/>
    <w:aliases w:val="h6"/>
    <w:basedOn w:val="a"/>
    <w:next w:val="a"/>
    <w:link w:val="60"/>
    <w:qFormat/>
    <w:rsid w:val="003D035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3D035E"/>
    <w:pPr>
      <w:keepNext/>
      <w:keepLines/>
      <w:numPr>
        <w:ilvl w:val="6"/>
        <w:numId w:val="2"/>
      </w:numPr>
      <w:spacing w:before="120"/>
      <w:outlineLvl w:val="6"/>
    </w:pPr>
    <w:rPr>
      <w:rFonts w:eastAsiaTheme="majorEastAsia" w:cs="Arial"/>
    </w:rPr>
  </w:style>
  <w:style w:type="paragraph" w:styleId="8">
    <w:name w:val="heading 8"/>
    <w:basedOn w:val="7"/>
    <w:next w:val="a"/>
    <w:link w:val="80"/>
    <w:qFormat/>
    <w:rsid w:val="003D035E"/>
    <w:pPr>
      <w:numPr>
        <w:ilvl w:val="7"/>
        <w:numId w:val="1"/>
      </w:numPr>
      <w:tabs>
        <w:tab w:val="clear" w:pos="5760"/>
        <w:tab w:val="num" w:pos="1440"/>
      </w:tabs>
      <w:ind w:left="1440" w:hanging="1440"/>
      <w:outlineLvl w:val="7"/>
    </w:pPr>
  </w:style>
  <w:style w:type="paragraph" w:styleId="9">
    <w:name w:val="heading 9"/>
    <w:aliases w:val="Figure Heading,FH"/>
    <w:basedOn w:val="8"/>
    <w:next w:val="a"/>
    <w:link w:val="90"/>
    <w:qFormat/>
    <w:rsid w:val="003D035E"/>
    <w:pPr>
      <w:numPr>
        <w:ilvl w:val="8"/>
        <w:numId w:val="3"/>
      </w:numPr>
      <w:tabs>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3D035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3D035E"/>
    <w:pPr>
      <w:numPr>
        <w:numId w:val="3"/>
      </w:numPr>
    </w:pPr>
    <w:rPr>
      <w:rFonts w:eastAsia="Times New Roman" w:cs="Times New Roman"/>
    </w:rPr>
  </w:style>
  <w:style w:type="paragraph" w:customStyle="1" w:styleId="Proposal">
    <w:name w:val="Proposal"/>
    <w:basedOn w:val="a"/>
    <w:qFormat/>
    <w:rsid w:val="00826EDA"/>
    <w:pPr>
      <w:numPr>
        <w:numId w:val="4"/>
      </w:numPr>
      <w:tabs>
        <w:tab w:val="left" w:pos="1701"/>
      </w:tabs>
      <w:spacing w:after="0"/>
    </w:pPr>
    <w:rPr>
      <w:rFonts w:eastAsia="Times New Roman" w:cs="Times New Roman"/>
      <w:b/>
      <w:bCs/>
    </w:rPr>
  </w:style>
  <w:style w:type="paragraph" w:customStyle="1" w:styleId="Observation">
    <w:name w:val="Observation"/>
    <w:basedOn w:val="Proposal"/>
    <w:qFormat/>
    <w:rsid w:val="001159E8"/>
    <w:pPr>
      <w:numPr>
        <w:numId w:val="5"/>
      </w:numPr>
      <w:ind w:left="1584" w:hanging="1584"/>
    </w:p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3D035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
    <w:basedOn w:val="a0"/>
    <w:link w:val="2"/>
    <w:rsid w:val="003D035E"/>
    <w:rPr>
      <w:rFonts w:ascii="Arial" w:eastAsiaTheme="majorEastAsia" w:hAnsi="Arial" w:cs="Arial"/>
      <w:sz w:val="28"/>
      <w:szCs w:val="32"/>
      <w:lang w:val="en-GB" w:eastAsia="zh-CN"/>
    </w:rPr>
  </w:style>
  <w:style w:type="character" w:customStyle="1" w:styleId="30">
    <w:name w:val="標題 3 字元"/>
    <w:aliases w:val="H3 字元,h3 字元"/>
    <w:basedOn w:val="a0"/>
    <w:link w:val="3"/>
    <w:rsid w:val="003D035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3D035E"/>
    <w:rPr>
      <w:rFonts w:ascii="Arial" w:eastAsiaTheme="majorEastAsia" w:hAnsi="Arial" w:cs="Arial"/>
      <w:sz w:val="24"/>
      <w:szCs w:val="24"/>
      <w:lang w:val="en-GB" w:eastAsia="zh-CN"/>
    </w:rPr>
  </w:style>
  <w:style w:type="character" w:customStyle="1" w:styleId="50">
    <w:name w:val="標題 5 字元"/>
    <w:aliases w:val="h5 字元,Heading5 字元"/>
    <w:basedOn w:val="a0"/>
    <w:link w:val="5"/>
    <w:rsid w:val="003D035E"/>
    <w:rPr>
      <w:rFonts w:ascii="Arial" w:eastAsiaTheme="majorEastAsia" w:hAnsi="Arial" w:cs="Arial"/>
      <w:lang w:val="en-GB" w:eastAsia="zh-CN"/>
    </w:rPr>
  </w:style>
  <w:style w:type="character" w:customStyle="1" w:styleId="60">
    <w:name w:val="標題 6 字元"/>
    <w:aliases w:val="h6 字元"/>
    <w:basedOn w:val="a0"/>
    <w:link w:val="6"/>
    <w:rsid w:val="003D035E"/>
    <w:rPr>
      <w:rFonts w:eastAsiaTheme="majorEastAsia" w:cs="Arial"/>
      <w:sz w:val="20"/>
      <w:szCs w:val="20"/>
      <w:lang w:val="en-GB" w:eastAsia="zh-CN"/>
    </w:rPr>
  </w:style>
  <w:style w:type="character" w:customStyle="1" w:styleId="70">
    <w:name w:val="標題 7 字元"/>
    <w:basedOn w:val="a0"/>
    <w:link w:val="7"/>
    <w:rsid w:val="003D035E"/>
    <w:rPr>
      <w:rFonts w:eastAsiaTheme="majorEastAsia" w:cs="Arial"/>
      <w:sz w:val="20"/>
      <w:szCs w:val="20"/>
      <w:lang w:val="en-GB" w:eastAsia="zh-CN"/>
    </w:rPr>
  </w:style>
  <w:style w:type="character" w:customStyle="1" w:styleId="80">
    <w:name w:val="標題 8 字元"/>
    <w:basedOn w:val="a0"/>
    <w:link w:val="8"/>
    <w:rsid w:val="003D035E"/>
    <w:rPr>
      <w:rFonts w:eastAsiaTheme="majorEastAsia" w:cs="Arial"/>
      <w:sz w:val="20"/>
      <w:szCs w:val="20"/>
      <w:lang w:val="en-GB" w:eastAsia="zh-CN"/>
    </w:rPr>
  </w:style>
  <w:style w:type="character" w:customStyle="1" w:styleId="90">
    <w:name w:val="標題 9 字元"/>
    <w:aliases w:val="Figure Heading 字元,FH 字元"/>
    <w:basedOn w:val="a0"/>
    <w:link w:val="9"/>
    <w:rsid w:val="003D035E"/>
    <w:rPr>
      <w:rFonts w:eastAsiaTheme="majorEastAsia" w:cs="Arial"/>
      <w:sz w:val="20"/>
      <w:szCs w:val="20"/>
      <w:lang w:val="en-GB" w:eastAsia="zh-CN"/>
    </w:rPr>
  </w:style>
  <w:style w:type="paragraph" w:styleId="a3">
    <w:name w:val="caption"/>
    <w:basedOn w:val="a"/>
    <w:next w:val="a"/>
    <w:qFormat/>
    <w:rsid w:val="003D035E"/>
    <w:pPr>
      <w:spacing w:after="240"/>
      <w:jc w:val="center"/>
    </w:pPr>
    <w:rPr>
      <w:b/>
      <w:bCs/>
    </w:rPr>
  </w:style>
  <w:style w:type="paragraph" w:styleId="a4">
    <w:name w:val="Body Text"/>
    <w:basedOn w:val="a"/>
    <w:link w:val="a5"/>
    <w:qFormat/>
    <w:rsid w:val="003D035E"/>
    <w:rPr>
      <w:rFonts w:eastAsia="Times New Roman" w:cs="Times New Roman"/>
    </w:rPr>
  </w:style>
  <w:style w:type="character" w:customStyle="1" w:styleId="a5">
    <w:name w:val="本文 字元"/>
    <w:basedOn w:val="a0"/>
    <w:link w:val="a4"/>
    <w:rsid w:val="003D035E"/>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
    <w:basedOn w:val="a"/>
    <w:link w:val="a7"/>
    <w:uiPriority w:val="34"/>
    <w:qFormat/>
    <w:rsid w:val="003D035E"/>
    <w:pPr>
      <w:overflowPunct/>
      <w:autoSpaceDE/>
      <w:autoSpaceDN/>
      <w:adjustRightInd/>
      <w:spacing w:after="180"/>
      <w:ind w:left="720"/>
      <w:contextualSpacing/>
      <w:jc w:val="left"/>
      <w:textAlignment w:val="auto"/>
    </w:pPr>
    <w:rPr>
      <w:rFonts w:eastAsia="SimSu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
    <w:link w:val="a6"/>
    <w:uiPriority w:val="34"/>
    <w:qFormat/>
    <w:locked/>
    <w:rsid w:val="003D035E"/>
    <w:rPr>
      <w:rFonts w:eastAsia="SimSu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9154A3"/>
    <w:pPr>
      <w:tabs>
        <w:tab w:val="left" w:pos="1540"/>
        <w:tab w:val="right" w:leader="dot" w:pos="9350"/>
      </w:tabs>
      <w:spacing w:after="100"/>
      <w:ind w:left="1530" w:right="200" w:hanging="1530"/>
    </w:pPr>
    <w:rPr>
      <w:rFonts w:eastAsia="Malgun Gothic" w:cstheme="minorHAnsi"/>
      <w:b/>
      <w:noProof/>
      <w:lang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uiPriority w:val="99"/>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092C12"/>
    <w:pPr>
      <w:widowControl w:val="0"/>
      <w:overflowPunct/>
      <w:snapToGrid w:val="0"/>
      <w:spacing w:afterLines="50" w:line="264" w:lineRule="auto"/>
      <w:textAlignment w:val="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092C12"/>
    <w:rPr>
      <w:rFonts w:ascii="Times New Roman" w:eastAsia="Batang" w:hAnsi="Times New Roman" w:cs="Times New Roman"/>
      <w:kern w:val="2"/>
      <w:szCs w:val="24"/>
      <w:lang w:val="en-GB" w:eastAsia="ko-KR"/>
    </w:rPr>
  </w:style>
  <w:style w:type="paragraph" w:styleId="af6">
    <w:name w:val="Title"/>
    <w:basedOn w:val="a"/>
    <w:next w:val="a"/>
    <w:link w:val="af7"/>
    <w:uiPriority w:val="10"/>
    <w:qFormat/>
    <w:rsid w:val="003D035E"/>
    <w:pPr>
      <w:spacing w:after="0"/>
      <w:contextualSpacing/>
    </w:pPr>
    <w:rPr>
      <w:rFonts w:asciiTheme="majorHAnsi" w:eastAsiaTheme="majorEastAsia" w:hAnsiTheme="majorHAnsi" w:cstheme="majorBidi"/>
      <w:spacing w:val="-10"/>
      <w:kern w:val="28"/>
      <w:sz w:val="56"/>
      <w:szCs w:val="56"/>
    </w:rPr>
  </w:style>
  <w:style w:type="character" w:customStyle="1" w:styleId="af7">
    <w:name w:val="標題 字元"/>
    <w:basedOn w:val="a0"/>
    <w:link w:val="af6"/>
    <w:uiPriority w:val="10"/>
    <w:rsid w:val="003D035E"/>
    <w:rPr>
      <w:rFonts w:asciiTheme="majorHAnsi" w:eastAsiaTheme="majorEastAsia" w:hAnsiTheme="majorHAnsi" w:cstheme="majorBidi"/>
      <w:spacing w:val="-10"/>
      <w:kern w:val="28"/>
      <w:sz w:val="56"/>
      <w:szCs w:val="56"/>
      <w:lang w:val="en-GB" w:eastAsia="zh-CN"/>
    </w:rPr>
  </w:style>
  <w:style w:type="paragraph" w:styleId="af8">
    <w:name w:val="Subtitle"/>
    <w:basedOn w:val="a"/>
    <w:next w:val="a"/>
    <w:link w:val="af9"/>
    <w:uiPriority w:val="11"/>
    <w:qFormat/>
    <w:rsid w:val="003D035E"/>
    <w:pPr>
      <w:numPr>
        <w:ilvl w:val="1"/>
      </w:numPr>
      <w:spacing w:after="160"/>
    </w:pPr>
    <w:rPr>
      <w:color w:val="5A5A5A" w:themeColor="text1" w:themeTint="A5"/>
      <w:spacing w:val="15"/>
      <w:sz w:val="22"/>
      <w:szCs w:val="22"/>
    </w:rPr>
  </w:style>
  <w:style w:type="character" w:customStyle="1" w:styleId="af9">
    <w:name w:val="副標題 字元"/>
    <w:basedOn w:val="a0"/>
    <w:link w:val="af8"/>
    <w:uiPriority w:val="11"/>
    <w:rsid w:val="003D035E"/>
    <w:rPr>
      <w:color w:val="5A5A5A" w:themeColor="text1" w:themeTint="A5"/>
      <w:spacing w:val="15"/>
      <w:lang w:val="en-GB" w:eastAsia="zh-CN"/>
    </w:rPr>
  </w:style>
  <w:style w:type="character" w:styleId="afa">
    <w:name w:val="Strong"/>
    <w:basedOn w:val="a0"/>
    <w:uiPriority w:val="22"/>
    <w:qFormat/>
    <w:rsid w:val="003D035E"/>
    <w:rPr>
      <w:b/>
      <w:bCs/>
    </w:rPr>
  </w:style>
  <w:style w:type="character" w:styleId="afb">
    <w:name w:val="Emphasis"/>
    <w:basedOn w:val="a0"/>
    <w:uiPriority w:val="20"/>
    <w:qFormat/>
    <w:rsid w:val="003D035E"/>
    <w:rPr>
      <w:i/>
      <w:iCs/>
    </w:rPr>
  </w:style>
  <w:style w:type="paragraph" w:styleId="afc">
    <w:name w:val="No Spacing"/>
    <w:uiPriority w:val="1"/>
    <w:qFormat/>
    <w:rsid w:val="003D035E"/>
    <w:pPr>
      <w:overflowPunct w:val="0"/>
      <w:autoSpaceDE w:val="0"/>
      <w:autoSpaceDN w:val="0"/>
      <w:adjustRightInd w:val="0"/>
      <w:spacing w:after="0" w:line="240" w:lineRule="auto"/>
      <w:jc w:val="both"/>
      <w:textAlignment w:val="baseline"/>
    </w:pPr>
    <w:rPr>
      <w:sz w:val="20"/>
      <w:szCs w:val="20"/>
      <w:lang w:val="en-GB" w:eastAsia="zh-CN"/>
    </w:rPr>
  </w:style>
  <w:style w:type="paragraph" w:styleId="afd">
    <w:name w:val="Quote"/>
    <w:basedOn w:val="a"/>
    <w:next w:val="a"/>
    <w:link w:val="afe"/>
    <w:uiPriority w:val="29"/>
    <w:qFormat/>
    <w:rsid w:val="003D035E"/>
    <w:pPr>
      <w:spacing w:before="200" w:after="160"/>
      <w:ind w:left="864" w:right="864"/>
      <w:jc w:val="center"/>
    </w:pPr>
    <w:rPr>
      <w:i/>
      <w:iCs/>
      <w:color w:val="404040" w:themeColor="text1" w:themeTint="BF"/>
    </w:rPr>
  </w:style>
  <w:style w:type="character" w:customStyle="1" w:styleId="afe">
    <w:name w:val="引文 字元"/>
    <w:basedOn w:val="a0"/>
    <w:link w:val="afd"/>
    <w:uiPriority w:val="29"/>
    <w:rsid w:val="003D035E"/>
    <w:rPr>
      <w:i/>
      <w:iCs/>
      <w:color w:val="404040" w:themeColor="text1" w:themeTint="BF"/>
      <w:sz w:val="20"/>
      <w:szCs w:val="20"/>
      <w:lang w:val="en-GB" w:eastAsia="zh-CN"/>
    </w:rPr>
  </w:style>
  <w:style w:type="paragraph" w:styleId="aff">
    <w:name w:val="Intense Quote"/>
    <w:basedOn w:val="a"/>
    <w:next w:val="a"/>
    <w:link w:val="aff0"/>
    <w:uiPriority w:val="30"/>
    <w:qFormat/>
    <w:rsid w:val="003D03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0">
    <w:name w:val="鮮明引文 字元"/>
    <w:basedOn w:val="a0"/>
    <w:link w:val="aff"/>
    <w:uiPriority w:val="30"/>
    <w:rsid w:val="003D035E"/>
    <w:rPr>
      <w:i/>
      <w:iCs/>
      <w:color w:val="4472C4" w:themeColor="accent1"/>
      <w:sz w:val="20"/>
      <w:szCs w:val="20"/>
      <w:lang w:val="en-GB" w:eastAsia="zh-CN"/>
    </w:rPr>
  </w:style>
  <w:style w:type="character" w:styleId="aff1">
    <w:name w:val="Subtle Emphasis"/>
    <w:basedOn w:val="a0"/>
    <w:uiPriority w:val="19"/>
    <w:qFormat/>
    <w:rsid w:val="003D035E"/>
    <w:rPr>
      <w:i/>
      <w:iCs/>
      <w:color w:val="404040" w:themeColor="text1" w:themeTint="BF"/>
    </w:rPr>
  </w:style>
  <w:style w:type="character" w:styleId="aff2">
    <w:name w:val="Intense Emphasis"/>
    <w:basedOn w:val="a0"/>
    <w:uiPriority w:val="21"/>
    <w:qFormat/>
    <w:rsid w:val="003D035E"/>
    <w:rPr>
      <w:i/>
      <w:iCs/>
      <w:color w:val="4472C4" w:themeColor="accent1"/>
    </w:rPr>
  </w:style>
  <w:style w:type="character" w:styleId="aff3">
    <w:name w:val="Subtle Reference"/>
    <w:basedOn w:val="a0"/>
    <w:uiPriority w:val="31"/>
    <w:qFormat/>
    <w:rsid w:val="003D035E"/>
    <w:rPr>
      <w:smallCaps/>
      <w:color w:val="5A5A5A" w:themeColor="text1" w:themeTint="A5"/>
    </w:rPr>
  </w:style>
  <w:style w:type="character" w:styleId="aff4">
    <w:name w:val="Intense Reference"/>
    <w:basedOn w:val="a0"/>
    <w:uiPriority w:val="32"/>
    <w:qFormat/>
    <w:rsid w:val="003D035E"/>
    <w:rPr>
      <w:b/>
      <w:bCs/>
      <w:smallCaps/>
      <w:color w:val="4472C4" w:themeColor="accent1"/>
      <w:spacing w:val="5"/>
    </w:rPr>
  </w:style>
  <w:style w:type="character" w:styleId="aff5">
    <w:name w:val="Book Title"/>
    <w:basedOn w:val="a0"/>
    <w:uiPriority w:val="33"/>
    <w:qFormat/>
    <w:rsid w:val="003D035E"/>
    <w:rPr>
      <w:b/>
      <w:bCs/>
      <w:i/>
      <w:iCs/>
      <w:spacing w:val="5"/>
    </w:rPr>
  </w:style>
  <w:style w:type="paragraph" w:styleId="aff6">
    <w:name w:val="TOC Heading"/>
    <w:basedOn w:val="1"/>
    <w:next w:val="a"/>
    <w:uiPriority w:val="39"/>
    <w:semiHidden/>
    <w:unhideWhenUsed/>
    <w:qFormat/>
    <w:rsid w:val="003D035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paragraph" w:styleId="31">
    <w:name w:val="toc 3"/>
    <w:basedOn w:val="a"/>
    <w:next w:val="a"/>
    <w:autoRedefine/>
    <w:uiPriority w:val="39"/>
    <w:unhideWhenUsed/>
    <w:rsid w:val="00640203"/>
    <w:pPr>
      <w:ind w:leftChars="400" w:left="960"/>
    </w:pPr>
  </w:style>
  <w:style w:type="paragraph" w:styleId="21">
    <w:name w:val="toc 2"/>
    <w:basedOn w:val="a"/>
    <w:next w:val="a"/>
    <w:autoRedefine/>
    <w:uiPriority w:val="39"/>
    <w:unhideWhenUsed/>
    <w:rsid w:val="009154A3"/>
    <w:pPr>
      <w:spacing w:after="100"/>
      <w:ind w:left="200"/>
    </w:pPr>
  </w:style>
  <w:style w:type="paragraph" w:styleId="61">
    <w:name w:val="toc 6"/>
    <w:basedOn w:val="a"/>
    <w:next w:val="a"/>
    <w:autoRedefine/>
    <w:uiPriority w:val="39"/>
    <w:semiHidden/>
    <w:unhideWhenUsed/>
    <w:rsid w:val="009154A3"/>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DA0AD-2F8D-4A18-AAC9-9F3138864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Tdoc.dotx</Template>
  <TotalTime>70</TotalTime>
  <Pages>6</Pages>
  <Words>2388</Words>
  <Characters>13616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15973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Chia-Hao Yu</cp:lastModifiedBy>
  <cp:revision>18</cp:revision>
  <dcterms:created xsi:type="dcterms:W3CDTF">2019-05-03T06:09:00Z</dcterms:created>
  <dcterms:modified xsi:type="dcterms:W3CDTF">2019-05-03T09:43:00Z</dcterms:modified>
</cp:coreProperties>
</file>